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9B12028" w14:textId="17D5BE9C" w:rsidR="009543F1" w:rsidRDefault="004E3361" w:rsidP="00A34656">
      <w:pPr>
        <w:pStyle w:val="Title"/>
        <w:spacing w:before="0" w:line="360" w:lineRule="auto"/>
      </w:pPr>
      <w:r>
        <w:rPr>
          <w:b w:val="0"/>
          <w:noProof/>
          <w:sz w:val="26"/>
          <w:szCs w:val="26"/>
          <w:lang w:eastAsia="en-US"/>
        </w:rPr>
        <w:drawing>
          <wp:anchor distT="0" distB="0" distL="114300" distR="114300" simplePos="0" relativeHeight="251693056" behindDoc="0" locked="0" layoutInCell="1" allowOverlap="1" wp14:anchorId="7DFE13ED" wp14:editId="15D432CA">
            <wp:simplePos x="0" y="0"/>
            <wp:positionH relativeFrom="margin">
              <wp:posOffset>0</wp:posOffset>
            </wp:positionH>
            <wp:positionV relativeFrom="paragraph">
              <wp:posOffset>121920</wp:posOffset>
            </wp:positionV>
            <wp:extent cx="1866854" cy="15113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Youth360Game_Card_Back_Image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366" t="6048" r="16696" b="13981"/>
                    <a:stretch/>
                  </pic:blipFill>
                  <pic:spPr bwMode="auto">
                    <a:xfrm>
                      <a:off x="0" y="0"/>
                      <a:ext cx="1866900" cy="15113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11F6">
        <w:rPr>
          <w:b w:val="0"/>
          <w:noProof/>
          <w:sz w:val="26"/>
          <w:szCs w:val="26"/>
          <w:lang w:eastAsia="en-US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12402EDB" wp14:editId="1266AEA5">
                <wp:simplePos x="0" y="0"/>
                <wp:positionH relativeFrom="margin">
                  <wp:align>right</wp:align>
                </wp:positionH>
                <wp:positionV relativeFrom="paragraph">
                  <wp:posOffset>83820</wp:posOffset>
                </wp:positionV>
                <wp:extent cx="2591435" cy="1136584"/>
                <wp:effectExtent l="0" t="0" r="0" b="6985"/>
                <wp:wrapNone/>
                <wp:docPr id="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91435" cy="1136584"/>
                          <a:chOff x="0" y="0"/>
                          <a:chExt cx="1455420" cy="598805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4037" b="29633"/>
                          <a:stretch/>
                        </pic:blipFill>
                        <pic:spPr bwMode="auto">
                          <a:xfrm>
                            <a:off x="365760" y="0"/>
                            <a:ext cx="1089660" cy="4267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" name="Picture 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7854"/>
                          <a:stretch/>
                        </pic:blipFill>
                        <pic:spPr bwMode="auto">
                          <a:xfrm>
                            <a:off x="0" y="403860"/>
                            <a:ext cx="1434465" cy="1949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9B7A83E" id="Group 4" o:spid="_x0000_s1026" style="position:absolute;margin-left:152.85pt;margin-top:6.6pt;width:204.05pt;height:89.5pt;z-index:251666432;mso-position-horizontal:right;mso-position-horizontal-relative:margin;mso-width-relative:margin;mso-height-relative:margin" coordsize="14554,5988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left:3657;width:10897;height:42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ufpzDAAAA2gAAAA8AAABkcnMvZG93bnJldi54bWxEj0FrwkAUhO+C/2F5Qm+6sYdUUlfRQqmH&#10;9tAYtL09sq/ZYPZtyG5M+u+7BcHjMPPNMOvtaBtxpc7XjhUsFwkI4tLpmisFxfF1vgLhA7LGxjEp&#10;+CUP2810ssZMu4E/6ZqHSsQS9hkqMCG0mZS+NGTRL1xLHL0f11kMUXaV1B0Osdw28jFJUmmx5rhg&#10;sKUXQ+Ul762Cp/OH+TrpIui3pjcHk5bfe3pX6mE27p5BBBrDPXyjDzpy8H8l3gC5+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K5+nMMAAADaAAAADwAAAAAAAAAAAAAAAACf&#10;AgAAZHJzL2Rvd25yZXYueG1sUEsFBgAAAAAEAAQA9wAAAI8DAAAAAA==&#10;">
                  <v:imagedata r:id="rId10" o:title="" cropbottom="19420f" cropright="15753f"/>
                  <v:path arrowok="t"/>
                </v:shape>
                <v:shape id="Picture 8" o:spid="_x0000_s1028" type="#_x0000_t75" style="position:absolute;top:4038;width:14344;height:19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YLc/LBAAAA2gAAAA8AAABkcnMvZG93bnJldi54bWxET89rwjAUvgv7H8ITdtPUDWRU06Ibg12G&#10;TnfZ7dE8m2rz0iWZ7fzrzUHw+PH9XpaDbcWZfGgcK5hNMxDEldMN1wq+9++TFxAhImtsHZOCfwpQ&#10;Fg+jJeba9fxF512sRQrhkKMCE2OXSxkqQxbD1HXEiTs4bzEm6GupPfYp3LbyKcvm0mLDqcFgR6+G&#10;qtPuzyrA1c/bZdtbs+m9j8/r32P7Odsr9TgeVgsQkYZ4F9/cH1pB2pqupBsgiys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YLc/LBAAAA2gAAAA8AAAAAAAAAAAAAAAAAnwIA&#10;AGRycy9kb3ducmV2LnhtbFBLBQYAAAAABAAEAPcAAACNAwAAAAA=&#10;">
                  <v:imagedata r:id="rId10" o:title="" croptop="44469f"/>
                  <v:path arrowok="t"/>
                </v:shape>
                <w10:wrap anchorx="margin"/>
              </v:group>
            </w:pict>
          </mc:Fallback>
        </mc:AlternateContent>
      </w:r>
    </w:p>
    <w:p w14:paraId="7B2B8D7F" w14:textId="77777777" w:rsidR="002A6920" w:rsidRDefault="002A6920" w:rsidP="00A34656">
      <w:pPr>
        <w:pStyle w:val="Title"/>
        <w:spacing w:before="0" w:line="360" w:lineRule="auto"/>
        <w:rPr>
          <w:sz w:val="40"/>
          <w:szCs w:val="40"/>
        </w:rPr>
      </w:pPr>
    </w:p>
    <w:p w14:paraId="50E041B7" w14:textId="3AE29AB3" w:rsidR="00E23A31" w:rsidRPr="00E23A31" w:rsidRDefault="00E23A31" w:rsidP="00A34656">
      <w:pPr>
        <w:pStyle w:val="Title"/>
        <w:spacing w:before="0" w:line="360" w:lineRule="auto"/>
        <w:rPr>
          <w:sz w:val="32"/>
          <w:szCs w:val="32"/>
        </w:rPr>
      </w:pPr>
    </w:p>
    <w:p w14:paraId="4645D7A1" w14:textId="22558A6A" w:rsidR="009543F1" w:rsidRPr="004E3361" w:rsidRDefault="00776D3C" w:rsidP="00A34656">
      <w:pPr>
        <w:spacing w:after="0" w:line="240" w:lineRule="auto"/>
        <w:ind w:left="3960"/>
        <w:rPr>
          <w:rFonts w:ascii="Top Secret" w:hAnsi="Top Secret"/>
          <w:b/>
          <w:color w:val="595959" w:themeColor="text1" w:themeTint="A6"/>
          <w:sz w:val="32"/>
          <w:szCs w:val="32"/>
        </w:rPr>
      </w:pPr>
      <w:r>
        <w:rPr>
          <w:rFonts w:ascii="Top Secret" w:hAnsi="Top Secret"/>
          <w:b/>
          <w:noProof/>
          <w:color w:val="595959" w:themeColor="text1" w:themeTint="A6"/>
          <w:sz w:val="28"/>
          <w:szCs w:val="28"/>
          <w:lang w:eastAsia="en-US"/>
        </w:rPr>
        <mc:AlternateContent>
          <mc:Choice Requires="wps">
            <w:drawing>
              <wp:anchor distT="0" distB="0" distL="114300" distR="114300" simplePos="0" relativeHeight="251695104" behindDoc="1" locked="0" layoutInCell="1" allowOverlap="1" wp14:anchorId="0D723C09" wp14:editId="45FF7DFE">
                <wp:simplePos x="0" y="0"/>
                <wp:positionH relativeFrom="margin">
                  <wp:posOffset>12700</wp:posOffset>
                </wp:positionH>
                <wp:positionV relativeFrom="paragraph">
                  <wp:posOffset>33655</wp:posOffset>
                </wp:positionV>
                <wp:extent cx="2066925" cy="2451100"/>
                <wp:effectExtent l="0" t="0" r="28575" b="25400"/>
                <wp:wrapTight wrapText="bothSides">
                  <wp:wrapPolygon edited="0">
                    <wp:start x="0" y="0"/>
                    <wp:lineTo x="0" y="21656"/>
                    <wp:lineTo x="21700" y="21656"/>
                    <wp:lineTo x="21700" y="0"/>
                    <wp:lineTo x="0" y="0"/>
                  </wp:wrapPolygon>
                </wp:wrapTight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6925" cy="24511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66106ED" w14:textId="77777777" w:rsidR="00776D3C" w:rsidRPr="00776D3C" w:rsidRDefault="00776D3C" w:rsidP="00776D3C">
                            <w:pPr>
                              <w:pStyle w:val="BlockText"/>
                              <w:spacing w:after="0" w:line="240" w:lineRule="auto"/>
                              <w:jc w:val="center"/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</w:pPr>
                            <w:r w:rsidRPr="00776D3C"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  <w:t>Welcome to the world of Youth 360°, where we know that how &amp; where we live, learn, &amp; play matters.</w:t>
                            </w:r>
                          </w:p>
                          <w:p w14:paraId="73537335" w14:textId="77777777" w:rsidR="00776D3C" w:rsidRPr="00776D3C" w:rsidRDefault="00776D3C" w:rsidP="00776D3C">
                            <w:pPr>
                              <w:pStyle w:val="BlockText"/>
                              <w:spacing w:after="0" w:line="240" w:lineRule="auto"/>
                              <w:jc w:val="center"/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</w:pPr>
                          </w:p>
                          <w:p w14:paraId="04D712E9" w14:textId="6377B289" w:rsidR="00776D3C" w:rsidRPr="00776D3C" w:rsidRDefault="00776D3C" w:rsidP="00776D3C">
                            <w:pPr>
                              <w:spacing w:after="0" w:line="240" w:lineRule="auto"/>
                              <w:jc w:val="center"/>
                              <w:rPr>
                                <w:rFonts w:ascii="Candara" w:hAnsi="Candara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776D3C">
                              <w:rPr>
                                <w:rFonts w:ascii="Candara" w:hAnsi="Candara"/>
                                <w:color w:val="FFFFFF" w:themeColor="background1"/>
                                <w:sz w:val="26"/>
                                <w:szCs w:val="26"/>
                              </w:rPr>
                              <w:t>Travel through the rings of the board to explore the interrelated factors that can affect health outcomes.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723C09" id="Rectangle 2" o:spid="_x0000_s1026" style="position:absolute;left:0;text-align:left;margin-left:1pt;margin-top:2.65pt;width:162.75pt;height:193pt;z-index:-2516213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" fillcolor="#e76a1d [3204]" strokecolor="#74340c [1604]" strokeweight="1pt">
                <v:textbox>
                  <w:txbxContent>
                    <w:p w14:paraId="266106ED" w14:textId="77777777" w:rsidR="00776D3C" w:rsidRPr="00776D3C" w:rsidRDefault="00776D3C" w:rsidP="00776D3C">
                      <w:pPr>
                        <w:pStyle w:val="BlockText"/>
                        <w:spacing w:after="0" w:line="240" w:lineRule="auto"/>
                        <w:jc w:val="center"/>
                        <w:rPr>
                          <w:rFonts w:ascii="Candara" w:hAnsi="Candara"/>
                          <w:sz w:val="26"/>
                          <w:szCs w:val="26"/>
                        </w:rPr>
                      </w:pPr>
                      <w:r w:rsidRPr="00776D3C">
                        <w:rPr>
                          <w:rFonts w:ascii="Candara" w:hAnsi="Candara"/>
                          <w:sz w:val="26"/>
                          <w:szCs w:val="26"/>
                        </w:rPr>
                        <w:t>Welcome to the world of Youth 360°, where we know that how &amp; where we live, learn, &amp; play matters.</w:t>
                      </w:r>
                    </w:p>
                    <w:p w14:paraId="73537335" w14:textId="77777777" w:rsidR="00776D3C" w:rsidRPr="00776D3C" w:rsidRDefault="00776D3C" w:rsidP="00776D3C">
                      <w:pPr>
                        <w:pStyle w:val="BlockText"/>
                        <w:spacing w:after="0" w:line="240" w:lineRule="auto"/>
                        <w:jc w:val="center"/>
                        <w:rPr>
                          <w:rFonts w:ascii="Candara" w:hAnsi="Candara"/>
                          <w:sz w:val="26"/>
                          <w:szCs w:val="26"/>
                        </w:rPr>
                      </w:pPr>
                    </w:p>
                    <w:p w14:paraId="04D712E9" w14:textId="6377B289" w:rsidR="00776D3C" w:rsidRPr="00776D3C" w:rsidRDefault="00776D3C" w:rsidP="00776D3C">
                      <w:pPr>
                        <w:spacing w:after="0" w:line="240" w:lineRule="auto"/>
                        <w:jc w:val="center"/>
                        <w:rPr>
                          <w:rFonts w:ascii="Candara" w:hAnsi="Candara"/>
                          <w:color w:val="FFFFFF" w:themeColor="background1"/>
                          <w:sz w:val="26"/>
                          <w:szCs w:val="26"/>
                        </w:rPr>
                      </w:pPr>
                      <w:r w:rsidRPr="00776D3C">
                        <w:rPr>
                          <w:rFonts w:ascii="Candara" w:hAnsi="Candara"/>
                          <w:color w:val="FFFFFF" w:themeColor="background1"/>
                          <w:sz w:val="26"/>
                          <w:szCs w:val="26"/>
                        </w:rPr>
                        <w:t>Travel through the rings of the board to explore the interrelated factors that can affect health outcomes.</w:t>
                      </w:r>
                    </w:p>
                  </w:txbxContent>
                </v:textbox>
                <w10:wrap type="tight" anchorx="margin"/>
              </v:rect>
            </w:pict>
          </mc:Fallback>
        </mc:AlternateContent>
      </w:r>
      <w:r w:rsidR="009543F1" w:rsidRPr="004E3361">
        <w:rPr>
          <w:rFonts w:ascii="Top Secret" w:hAnsi="Top Secret"/>
          <w:b/>
          <w:color w:val="595959" w:themeColor="text1" w:themeTint="A6"/>
          <w:sz w:val="32"/>
          <w:szCs w:val="32"/>
        </w:rPr>
        <w:t>Object</w:t>
      </w:r>
    </w:p>
    <w:p w14:paraId="006E26A4" w14:textId="21D3BC01" w:rsidR="009543F1" w:rsidRDefault="009543F1" w:rsidP="00A34656">
      <w:pPr>
        <w:pStyle w:val="CommentText"/>
        <w:ind w:left="3960"/>
        <w:rPr>
          <w:sz w:val="22"/>
          <w:szCs w:val="22"/>
        </w:rPr>
      </w:pPr>
      <w:r w:rsidRPr="00B139E9">
        <w:rPr>
          <w:sz w:val="22"/>
          <w:szCs w:val="22"/>
        </w:rPr>
        <w:t>Be the first team to reach the center of the board by sharing real world examples of Youth 360° approach.</w:t>
      </w:r>
    </w:p>
    <w:p w14:paraId="51D6C3E0" w14:textId="77777777" w:rsidR="00D016DF" w:rsidRPr="00B139E9" w:rsidRDefault="00D016DF" w:rsidP="00A34656">
      <w:pPr>
        <w:pStyle w:val="CommentText"/>
        <w:ind w:left="3960"/>
        <w:rPr>
          <w:sz w:val="22"/>
          <w:szCs w:val="22"/>
        </w:rPr>
      </w:pPr>
    </w:p>
    <w:p w14:paraId="1CCD0B51" w14:textId="76DA23D1" w:rsidR="000011F6" w:rsidRPr="00E23A31" w:rsidRDefault="00D016DF" w:rsidP="00E23A31">
      <w:pPr>
        <w:pStyle w:val="CommentText"/>
        <w:ind w:left="3960"/>
        <w:rPr>
          <w:sz w:val="22"/>
          <w:szCs w:val="22"/>
        </w:rPr>
      </w:pPr>
      <w:r>
        <w:rPr>
          <w:noProof/>
          <w:sz w:val="22"/>
          <w:szCs w:val="22"/>
          <w14:ligatures w14:val="standard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11CBDED" wp14:editId="1DAADDDB">
                <wp:simplePos x="0" y="0"/>
                <wp:positionH relativeFrom="column">
                  <wp:posOffset>2499360</wp:posOffset>
                </wp:positionH>
                <wp:positionV relativeFrom="paragraph">
                  <wp:posOffset>52705</wp:posOffset>
                </wp:positionV>
                <wp:extent cx="4480560" cy="0"/>
                <wp:effectExtent l="0" t="0" r="34290" b="19050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8056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5D7A547" id="Straight Connector 12" o:spid="_x0000_s1026" style="position:absolute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6.8pt,4.15pt" to="549.6pt,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" strokecolor="#e76a1d [3204]" strokeweight=".5pt">
                <v:stroke joinstyle="miter"/>
              </v:line>
            </w:pict>
          </mc:Fallback>
        </mc:AlternateContent>
      </w:r>
    </w:p>
    <w:p w14:paraId="5715B095" w14:textId="3EF30BC6" w:rsidR="00A34656" w:rsidRPr="00D016DF" w:rsidRDefault="00D016DF" w:rsidP="00D016DF">
      <w:pPr>
        <w:pStyle w:val="CommentText"/>
        <w:ind w:left="3960"/>
        <w:jc w:val="center"/>
        <w:rPr>
          <w:i/>
          <w:sz w:val="24"/>
          <w:szCs w:val="24"/>
        </w:rPr>
      </w:pPr>
      <w:r w:rsidRPr="00D016DF">
        <w:rPr>
          <w:i/>
          <w:sz w:val="24"/>
          <w:szCs w:val="24"/>
        </w:rPr>
        <w:t>Your journey from the outside to the center of the board exemplifies the Youth 360° approach and the need to address the complex array of factors—or social determinants—at the societal, community, relationship, and individual levels—that affect health outcomes.</w:t>
      </w:r>
    </w:p>
    <w:p w14:paraId="32345CC7" w14:textId="70547C97" w:rsidR="00D016DF" w:rsidRDefault="00D016DF" w:rsidP="00E23A31">
      <w:pPr>
        <w:pStyle w:val="CommentText"/>
        <w:ind w:left="3960"/>
        <w:rPr>
          <w:sz w:val="22"/>
          <w:szCs w:val="22"/>
        </w:rPr>
      </w:pPr>
      <w:r>
        <w:rPr>
          <w:noProof/>
          <w:sz w:val="22"/>
          <w:szCs w:val="22"/>
          <w14:ligatures w14:val="standard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572FD9C" wp14:editId="4D63DE9B">
                <wp:simplePos x="0" y="0"/>
                <wp:positionH relativeFrom="column">
                  <wp:posOffset>2529840</wp:posOffset>
                </wp:positionH>
                <wp:positionV relativeFrom="paragraph">
                  <wp:posOffset>162560</wp:posOffset>
                </wp:positionV>
                <wp:extent cx="4480560" cy="0"/>
                <wp:effectExtent l="0" t="0" r="34290" b="19050"/>
                <wp:wrapNone/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8056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8A03958" id="Straight Connector 13" o:spid="_x0000_s1026" style="position:absolute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9.2pt,12.8pt" to="552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" strokecolor="#e76a1d [3204]" strokeweight=".5pt">
                <v:stroke joinstyle="miter"/>
              </v:line>
            </w:pict>
          </mc:Fallback>
        </mc:AlternateContent>
      </w:r>
    </w:p>
    <w:p w14:paraId="762416A9" w14:textId="506FE943" w:rsidR="0011156B" w:rsidRPr="00E23A31" w:rsidRDefault="0011156B" w:rsidP="00E23A31">
      <w:pPr>
        <w:pStyle w:val="CommentText"/>
        <w:ind w:left="3960"/>
        <w:rPr>
          <w:sz w:val="22"/>
          <w:szCs w:val="22"/>
        </w:rPr>
      </w:pPr>
    </w:p>
    <w:p w14:paraId="61864CE0" w14:textId="4138F6A5" w:rsidR="00A34656" w:rsidRPr="004E3361" w:rsidRDefault="00173E46" w:rsidP="00A34656">
      <w:pPr>
        <w:spacing w:after="0" w:line="240" w:lineRule="auto"/>
        <w:ind w:left="3960"/>
        <w:rPr>
          <w:rFonts w:ascii="Top Secret" w:hAnsi="Top Secret"/>
          <w:b/>
          <w:color w:val="595959" w:themeColor="text1" w:themeTint="A6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5AD82861" wp14:editId="571A4CED">
                <wp:simplePos x="0" y="0"/>
                <wp:positionH relativeFrom="column">
                  <wp:posOffset>4537075</wp:posOffset>
                </wp:positionH>
                <wp:positionV relativeFrom="paragraph">
                  <wp:posOffset>176530</wp:posOffset>
                </wp:positionV>
                <wp:extent cx="1924050" cy="1404620"/>
                <wp:effectExtent l="0" t="0" r="0" b="635"/>
                <wp:wrapSquare wrapText="bothSides"/>
                <wp:docPr id="46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4BD7AB" w14:textId="77777777" w:rsidR="00E23A31" w:rsidRPr="004D27B0" w:rsidRDefault="00E23A31" w:rsidP="0011156B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ind w:left="180" w:firstLine="0"/>
                              <w:contextualSpacing w:val="0"/>
                            </w:pPr>
                            <w:r w:rsidRPr="004D27B0">
                              <w:t>Game pawns</w:t>
                            </w:r>
                          </w:p>
                          <w:p w14:paraId="6D9DA79D" w14:textId="35F1AE72" w:rsidR="00E23A31" w:rsidRDefault="00E23A31" w:rsidP="0011156B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ind w:left="180" w:firstLine="0"/>
                              <w:contextualSpacing w:val="0"/>
                            </w:pPr>
                            <w:r w:rsidRPr="004D27B0">
                              <w:t>2-minute sand timer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AD8286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7" type="#_x0000_t202" style="position:absolute;left:0;text-align:left;margin-left:357.25pt;margin-top:13.9pt;width:151.5pt;height:110.6pt;z-index:2516776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" filled="f" stroked="f">
                <v:textbox style="mso-fit-shape-to-text:t">
                  <w:txbxContent>
                    <w:p w14:paraId="794BD7AB" w14:textId="77777777" w:rsidR="00E23A31" w:rsidRPr="004D27B0" w:rsidRDefault="00E23A31" w:rsidP="0011156B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ind w:left="180" w:firstLine="0"/>
                        <w:contextualSpacing w:val="0"/>
                      </w:pPr>
                      <w:r w:rsidRPr="004D27B0">
                        <w:t>Game pawns</w:t>
                      </w:r>
                    </w:p>
                    <w:p w14:paraId="6D9DA79D" w14:textId="35F1AE72" w:rsidR="00E23A31" w:rsidRDefault="00E23A31" w:rsidP="0011156B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ind w:left="180" w:firstLine="0"/>
                        <w:contextualSpacing w:val="0"/>
                      </w:pPr>
                      <w:r w:rsidRPr="004D27B0">
                        <w:t>2-minute sand timer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34656" w:rsidRPr="004E3361">
        <w:rPr>
          <w:rFonts w:ascii="Top Secret" w:hAnsi="Top Secret"/>
          <w:b/>
          <w:color w:val="595959" w:themeColor="text1" w:themeTint="A6"/>
          <w:sz w:val="32"/>
          <w:szCs w:val="32"/>
        </w:rPr>
        <w:t>Materials</w:t>
      </w:r>
    </w:p>
    <w:p w14:paraId="78401466" w14:textId="33D0DAC9" w:rsidR="00A34656" w:rsidRPr="004D27B0" w:rsidRDefault="00A34656" w:rsidP="00A34656">
      <w:pPr>
        <w:pStyle w:val="ListParagraph"/>
        <w:numPr>
          <w:ilvl w:val="0"/>
          <w:numId w:val="1"/>
        </w:numPr>
        <w:ind w:left="3960" w:firstLine="0"/>
        <w:contextualSpacing w:val="0"/>
      </w:pPr>
      <w:r w:rsidRPr="004D27B0">
        <w:t>Youth 360° Game Board</w:t>
      </w:r>
    </w:p>
    <w:p w14:paraId="4D5B83E4" w14:textId="77777777" w:rsidR="00A34656" w:rsidRDefault="00A34656" w:rsidP="00A34656">
      <w:pPr>
        <w:pStyle w:val="ListParagraph"/>
        <w:numPr>
          <w:ilvl w:val="0"/>
          <w:numId w:val="1"/>
        </w:numPr>
        <w:ind w:left="3960" w:firstLine="0"/>
        <w:contextualSpacing w:val="0"/>
      </w:pPr>
      <w:r w:rsidRPr="004D27B0">
        <w:t>Youth 360° Cards</w:t>
      </w:r>
    </w:p>
    <w:p w14:paraId="4ADF9EF7" w14:textId="6917F99E" w:rsidR="00E23A31" w:rsidRPr="00776D3C" w:rsidRDefault="00E23A31" w:rsidP="00E23A31">
      <w:pPr>
        <w:pStyle w:val="ListParagraph"/>
        <w:ind w:left="3960"/>
        <w:contextualSpacing w:val="0"/>
        <w:rPr>
          <w:sz w:val="4"/>
          <w:szCs w:val="4"/>
        </w:rPr>
      </w:pPr>
    </w:p>
    <w:p w14:paraId="7FE23B19" w14:textId="52B518ED" w:rsidR="00E23A31" w:rsidRDefault="00A34656" w:rsidP="00E23A31">
      <w:pPr>
        <w:spacing w:after="0" w:line="240" w:lineRule="auto"/>
        <w:rPr>
          <w:sz w:val="18"/>
          <w:szCs w:val="18"/>
        </w:rPr>
      </w:pPr>
      <w:r w:rsidRPr="00A34656">
        <w:rPr>
          <w:sz w:val="18"/>
          <w:szCs w:val="18"/>
        </w:rPr>
        <w:t>© 2015 Healthy Teen Network</w:t>
      </w:r>
    </w:p>
    <w:p w14:paraId="25023854" w14:textId="04E0C693" w:rsidR="0011156B" w:rsidRDefault="0011156B" w:rsidP="00E23A31">
      <w:pPr>
        <w:spacing w:after="0" w:line="240" w:lineRule="auto"/>
        <w:rPr>
          <w:sz w:val="18"/>
          <w:szCs w:val="18"/>
        </w:rPr>
      </w:pPr>
    </w:p>
    <w:p w14:paraId="28F62E24" w14:textId="77777777" w:rsidR="00776D3C" w:rsidRDefault="00776D3C" w:rsidP="00E23A31">
      <w:pPr>
        <w:spacing w:after="0" w:line="240" w:lineRule="auto"/>
        <w:rPr>
          <w:sz w:val="18"/>
          <w:szCs w:val="18"/>
        </w:rPr>
      </w:pPr>
    </w:p>
    <w:p w14:paraId="0754EF3A" w14:textId="77777777" w:rsidR="00776D3C" w:rsidRDefault="00776D3C" w:rsidP="00E23A31">
      <w:pPr>
        <w:spacing w:after="0" w:line="240" w:lineRule="auto"/>
        <w:rPr>
          <w:sz w:val="18"/>
          <w:szCs w:val="18"/>
        </w:rPr>
      </w:pPr>
    </w:p>
    <w:p w14:paraId="606A36DF" w14:textId="77777777" w:rsidR="00776D3C" w:rsidRDefault="00776D3C" w:rsidP="00E23A31">
      <w:pPr>
        <w:spacing w:after="0" w:line="240" w:lineRule="auto"/>
        <w:rPr>
          <w:sz w:val="18"/>
          <w:szCs w:val="18"/>
        </w:rPr>
      </w:pPr>
    </w:p>
    <w:p w14:paraId="71869213" w14:textId="77777777" w:rsidR="00D016DF" w:rsidRDefault="00D016DF" w:rsidP="00D016DF">
      <w:pPr>
        <w:pStyle w:val="Title"/>
        <w:spacing w:before="0" w:line="360" w:lineRule="auto"/>
      </w:pPr>
      <w:r>
        <w:rPr>
          <w:b w:val="0"/>
          <w:noProof/>
          <w:sz w:val="26"/>
          <w:szCs w:val="26"/>
          <w:lang w:eastAsia="en-US"/>
        </w:rPr>
        <w:drawing>
          <wp:anchor distT="0" distB="0" distL="114300" distR="114300" simplePos="0" relativeHeight="251707392" behindDoc="0" locked="0" layoutInCell="1" allowOverlap="1" wp14:anchorId="58F9FABD" wp14:editId="0914F8F5">
            <wp:simplePos x="0" y="0"/>
            <wp:positionH relativeFrom="margin">
              <wp:posOffset>0</wp:posOffset>
            </wp:positionH>
            <wp:positionV relativeFrom="paragraph">
              <wp:posOffset>121920</wp:posOffset>
            </wp:positionV>
            <wp:extent cx="1866854" cy="1511300"/>
            <wp:effectExtent l="0" t="0" r="635" b="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Youth360Game_Card_Back_Image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366" t="6048" r="16696" b="13981"/>
                    <a:stretch/>
                  </pic:blipFill>
                  <pic:spPr bwMode="auto">
                    <a:xfrm>
                      <a:off x="0" y="0"/>
                      <a:ext cx="1866900" cy="15113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 w:val="0"/>
          <w:noProof/>
          <w:sz w:val="26"/>
          <w:szCs w:val="26"/>
          <w:lang w:eastAsia="en-US"/>
        </w:rPr>
        <mc:AlternateContent>
          <mc:Choice Requires="wpg">
            <w:drawing>
              <wp:anchor distT="0" distB="0" distL="114300" distR="114300" simplePos="0" relativeHeight="251705344" behindDoc="0" locked="0" layoutInCell="1" allowOverlap="1" wp14:anchorId="049F8FBF" wp14:editId="785A4376">
                <wp:simplePos x="0" y="0"/>
                <wp:positionH relativeFrom="margin">
                  <wp:align>right</wp:align>
                </wp:positionH>
                <wp:positionV relativeFrom="paragraph">
                  <wp:posOffset>83820</wp:posOffset>
                </wp:positionV>
                <wp:extent cx="2591435" cy="1136584"/>
                <wp:effectExtent l="0" t="0" r="0" b="6985"/>
                <wp:wrapNone/>
                <wp:docPr id="1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91435" cy="1136584"/>
                          <a:chOff x="0" y="0"/>
                          <a:chExt cx="1455420" cy="598805"/>
                        </a:xfrm>
                      </wpg:grpSpPr>
                      <pic:pic xmlns:pic="http://schemas.openxmlformats.org/drawingml/2006/picture">
                        <pic:nvPicPr>
                          <pic:cNvPr id="15" name="Picture 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4037" b="29633"/>
                          <a:stretch/>
                        </pic:blipFill>
                        <pic:spPr bwMode="auto">
                          <a:xfrm>
                            <a:off x="365760" y="0"/>
                            <a:ext cx="1089660" cy="4267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" name="Picture 1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7854"/>
                          <a:stretch/>
                        </pic:blipFill>
                        <pic:spPr bwMode="auto">
                          <a:xfrm>
                            <a:off x="0" y="403860"/>
                            <a:ext cx="1434465" cy="1949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5F4774C" id="Group 14" o:spid="_x0000_s1026" style="position:absolute;margin-left:152.85pt;margin-top:6.6pt;width:204.05pt;height:89.5pt;z-index:251705344;mso-position-horizontal:right;mso-position-horizontal-relative:margin;mso-width-relative:margin;mso-height-relative:margin" coordsize="14554,5988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" o:spid="_x0000_s1027" type="#_x0000_t75" style="position:absolute;left:3657;width:10897;height:42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BO4brBAAAA2wAAAA8AAABkcnMvZG93bnJldi54bWxET0uLwjAQvgv+hzCCN00VdKUaRQXRw+5h&#10;VXzchmZsis2kNFG7/36zsOBtPr7nzBaNLcWTal84VjDoJyCIM6cLzhUcD5veBIQPyBpLx6Tghzws&#10;5u3WDFPtXvxNz33IRQxhn6ICE0KVSukzQxZ931XEkbu52mKIsM6lrvEVw20ph0kylhYLjg0GK1ob&#10;yu77h1Xwcf4yl5M+Br0tH2Znxtl1RZ9KdTvNcgoiUBPe4n/3Tsf5I/j7JR4g57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BO4brBAAAA2wAAAA8AAAAAAAAAAAAAAAAAnwIA&#10;AGRycy9kb3ducmV2LnhtbFBLBQYAAAAABAAEAPcAAACNAwAAAAA=&#10;">
                  <v:imagedata r:id="rId11" o:title="" cropbottom="19420f" cropright="15753f"/>
                  <v:path arrowok="t"/>
                </v:shape>
                <v:shape id="Picture 16" o:spid="_x0000_s1028" type="#_x0000_t75" style="position:absolute;top:4038;width:14344;height:19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0DCKPBAAAA2wAAAA8AAABkcnMvZG93bnJldi54bWxET01rAjEQvRf6H8IUvNWsFUS2RlGL4EWs&#10;2ktvw2a62bqZrEl0V3+9KQi9zeN9zmTW2VpcyIfKsYJBPwNBXDhdcang67B6HYMIEVlj7ZgUXCnA&#10;bPr8NMFcu5Z3dNnHUqQQDjkqMDE2uZShMGQx9F1DnLgf5y3GBH0ptcc2hdtavmXZSFqsODUYbGhp&#10;qDjuz1YBzr8/bp+tNdvW+zhcnH7rzeCgVO+lm7+DiNTFf/HDvdZp/gj+fkkHyOk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0DCKPBAAAA2wAAAA8AAAAAAAAAAAAAAAAAnwIA&#10;AGRycy9kb3ducmV2LnhtbFBLBQYAAAAABAAEAPcAAACNAwAAAAA=&#10;">
                  <v:imagedata r:id="rId11" o:title="" croptop="44469f"/>
                  <v:path arrowok="t"/>
                </v:shape>
                <w10:wrap anchorx="margin"/>
              </v:group>
            </w:pict>
          </mc:Fallback>
        </mc:AlternateContent>
      </w:r>
    </w:p>
    <w:p w14:paraId="529ED338" w14:textId="77777777" w:rsidR="00D016DF" w:rsidRDefault="00D016DF" w:rsidP="00D016DF">
      <w:pPr>
        <w:pStyle w:val="Title"/>
        <w:spacing w:before="0" w:line="360" w:lineRule="auto"/>
        <w:rPr>
          <w:sz w:val="40"/>
          <w:szCs w:val="40"/>
        </w:rPr>
      </w:pPr>
    </w:p>
    <w:p w14:paraId="3219EFF9" w14:textId="77777777" w:rsidR="00D016DF" w:rsidRPr="00E23A31" w:rsidRDefault="00D016DF" w:rsidP="00D016DF">
      <w:pPr>
        <w:pStyle w:val="Title"/>
        <w:spacing w:before="0" w:line="360" w:lineRule="auto"/>
        <w:rPr>
          <w:sz w:val="32"/>
          <w:szCs w:val="32"/>
        </w:rPr>
      </w:pPr>
    </w:p>
    <w:p w14:paraId="2817FB20" w14:textId="77777777" w:rsidR="00D016DF" w:rsidRPr="004E3361" w:rsidRDefault="00D016DF" w:rsidP="00D016DF">
      <w:pPr>
        <w:spacing w:after="0" w:line="240" w:lineRule="auto"/>
        <w:ind w:left="3960"/>
        <w:rPr>
          <w:rFonts w:ascii="Top Secret" w:hAnsi="Top Secret"/>
          <w:b/>
          <w:color w:val="595959" w:themeColor="text1" w:themeTint="A6"/>
          <w:sz w:val="32"/>
          <w:szCs w:val="32"/>
        </w:rPr>
      </w:pPr>
      <w:r>
        <w:rPr>
          <w:rFonts w:ascii="Top Secret" w:hAnsi="Top Secret"/>
          <w:b/>
          <w:noProof/>
          <w:color w:val="595959" w:themeColor="text1" w:themeTint="A6"/>
          <w:sz w:val="28"/>
          <w:szCs w:val="28"/>
          <w:lang w:eastAsia="en-US"/>
        </w:rPr>
        <mc:AlternateContent>
          <mc:Choice Requires="wps">
            <w:drawing>
              <wp:anchor distT="0" distB="0" distL="114300" distR="114300" simplePos="0" relativeHeight="251708416" behindDoc="1" locked="0" layoutInCell="1" allowOverlap="1" wp14:anchorId="39DB0519" wp14:editId="225F540B">
                <wp:simplePos x="0" y="0"/>
                <wp:positionH relativeFrom="margin">
                  <wp:posOffset>12700</wp:posOffset>
                </wp:positionH>
                <wp:positionV relativeFrom="paragraph">
                  <wp:posOffset>33655</wp:posOffset>
                </wp:positionV>
                <wp:extent cx="2066925" cy="2451100"/>
                <wp:effectExtent l="0" t="0" r="28575" b="25400"/>
                <wp:wrapTight wrapText="bothSides">
                  <wp:wrapPolygon edited="0">
                    <wp:start x="0" y="0"/>
                    <wp:lineTo x="0" y="21656"/>
                    <wp:lineTo x="21700" y="21656"/>
                    <wp:lineTo x="21700" y="0"/>
                    <wp:lineTo x="0" y="0"/>
                  </wp:wrapPolygon>
                </wp:wrapTight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6925" cy="24511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846B476" w14:textId="77777777" w:rsidR="00D016DF" w:rsidRPr="00776D3C" w:rsidRDefault="00D016DF" w:rsidP="00D016DF">
                            <w:pPr>
                              <w:pStyle w:val="BlockText"/>
                              <w:spacing w:after="0" w:line="240" w:lineRule="auto"/>
                              <w:jc w:val="center"/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</w:pPr>
                            <w:r w:rsidRPr="00776D3C"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  <w:t>Welcome to the world of Youth 360°, where we know that how &amp; where we live, learn, &amp; play matters.</w:t>
                            </w:r>
                          </w:p>
                          <w:p w14:paraId="2B85E9C9" w14:textId="77777777" w:rsidR="00D016DF" w:rsidRPr="00776D3C" w:rsidRDefault="00D016DF" w:rsidP="00D016DF">
                            <w:pPr>
                              <w:pStyle w:val="BlockText"/>
                              <w:spacing w:after="0" w:line="240" w:lineRule="auto"/>
                              <w:jc w:val="center"/>
                              <w:rPr>
                                <w:rFonts w:ascii="Candara" w:hAnsi="Candara"/>
                                <w:sz w:val="26"/>
                                <w:szCs w:val="26"/>
                              </w:rPr>
                            </w:pPr>
                          </w:p>
                          <w:p w14:paraId="4B669278" w14:textId="77777777" w:rsidR="00D016DF" w:rsidRPr="00776D3C" w:rsidRDefault="00D016DF" w:rsidP="00D016DF">
                            <w:pPr>
                              <w:spacing w:after="0" w:line="240" w:lineRule="auto"/>
                              <w:jc w:val="center"/>
                              <w:rPr>
                                <w:rFonts w:ascii="Candara" w:hAnsi="Candara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776D3C">
                              <w:rPr>
                                <w:rFonts w:ascii="Candara" w:hAnsi="Candara"/>
                                <w:color w:val="FFFFFF" w:themeColor="background1"/>
                                <w:sz w:val="26"/>
                                <w:szCs w:val="26"/>
                              </w:rPr>
                              <w:t>Travel through the rings of the board to explore the interrelated factors that can affect health outcomes.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DB0519" id="Rectangle 17" o:spid="_x0000_s1028" style="position:absolute;left:0;text-align:left;margin-left:1pt;margin-top:2.65pt;width:162.75pt;height:193pt;z-index:-2516080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" fillcolor="#e76a1d [3204]" strokecolor="#74340c [1604]" strokeweight="1pt">
                <v:textbox>
                  <w:txbxContent>
                    <w:p w14:paraId="5846B476" w14:textId="77777777" w:rsidR="00D016DF" w:rsidRPr="00776D3C" w:rsidRDefault="00D016DF" w:rsidP="00D016DF">
                      <w:pPr>
                        <w:pStyle w:val="BlockText"/>
                        <w:spacing w:after="0" w:line="240" w:lineRule="auto"/>
                        <w:jc w:val="center"/>
                        <w:rPr>
                          <w:rFonts w:ascii="Candara" w:hAnsi="Candara"/>
                          <w:sz w:val="26"/>
                          <w:szCs w:val="26"/>
                        </w:rPr>
                      </w:pPr>
                      <w:r w:rsidRPr="00776D3C">
                        <w:rPr>
                          <w:rFonts w:ascii="Candara" w:hAnsi="Candara"/>
                          <w:sz w:val="26"/>
                          <w:szCs w:val="26"/>
                        </w:rPr>
                        <w:t>Welcome to the world of Youth 360°, where we know that how &amp; where we live, learn, &amp; play matters.</w:t>
                      </w:r>
                    </w:p>
                    <w:p w14:paraId="2B85E9C9" w14:textId="77777777" w:rsidR="00D016DF" w:rsidRPr="00776D3C" w:rsidRDefault="00D016DF" w:rsidP="00D016DF">
                      <w:pPr>
                        <w:pStyle w:val="BlockText"/>
                        <w:spacing w:after="0" w:line="240" w:lineRule="auto"/>
                        <w:jc w:val="center"/>
                        <w:rPr>
                          <w:rFonts w:ascii="Candara" w:hAnsi="Candara"/>
                          <w:sz w:val="26"/>
                          <w:szCs w:val="26"/>
                        </w:rPr>
                      </w:pPr>
                    </w:p>
                    <w:p w14:paraId="4B669278" w14:textId="77777777" w:rsidR="00D016DF" w:rsidRPr="00776D3C" w:rsidRDefault="00D016DF" w:rsidP="00D016DF">
                      <w:pPr>
                        <w:spacing w:after="0" w:line="240" w:lineRule="auto"/>
                        <w:jc w:val="center"/>
                        <w:rPr>
                          <w:rFonts w:ascii="Candara" w:hAnsi="Candara"/>
                          <w:color w:val="FFFFFF" w:themeColor="background1"/>
                          <w:sz w:val="26"/>
                          <w:szCs w:val="26"/>
                        </w:rPr>
                      </w:pPr>
                      <w:r w:rsidRPr="00776D3C">
                        <w:rPr>
                          <w:rFonts w:ascii="Candara" w:hAnsi="Candara"/>
                          <w:color w:val="FFFFFF" w:themeColor="background1"/>
                          <w:sz w:val="26"/>
                          <w:szCs w:val="26"/>
                        </w:rPr>
                        <w:t>Travel through the rings of the board to explore the interrelated factors that can affect health outcomes.</w:t>
                      </w:r>
                    </w:p>
                  </w:txbxContent>
                </v:textbox>
                <w10:wrap type="tight" anchorx="margin"/>
              </v:rect>
            </w:pict>
          </mc:Fallback>
        </mc:AlternateContent>
      </w:r>
      <w:r w:rsidRPr="004E3361">
        <w:rPr>
          <w:rFonts w:ascii="Top Secret" w:hAnsi="Top Secret"/>
          <w:b/>
          <w:color w:val="595959" w:themeColor="text1" w:themeTint="A6"/>
          <w:sz w:val="32"/>
          <w:szCs w:val="32"/>
        </w:rPr>
        <w:t>Object</w:t>
      </w:r>
    </w:p>
    <w:p w14:paraId="3B09C208" w14:textId="77777777" w:rsidR="00D016DF" w:rsidRDefault="00D016DF" w:rsidP="00D016DF">
      <w:pPr>
        <w:pStyle w:val="CommentText"/>
        <w:ind w:left="3960"/>
        <w:rPr>
          <w:sz w:val="22"/>
          <w:szCs w:val="22"/>
        </w:rPr>
      </w:pPr>
      <w:r w:rsidRPr="00B139E9">
        <w:rPr>
          <w:sz w:val="22"/>
          <w:szCs w:val="22"/>
        </w:rPr>
        <w:t>Be the first team to reach the center of the board by sharing real world examples of Youth 360° approach.</w:t>
      </w:r>
    </w:p>
    <w:p w14:paraId="00658AB8" w14:textId="77777777" w:rsidR="00D016DF" w:rsidRPr="00B139E9" w:rsidRDefault="00D016DF" w:rsidP="00D016DF">
      <w:pPr>
        <w:pStyle w:val="CommentText"/>
        <w:ind w:left="3960"/>
        <w:rPr>
          <w:sz w:val="22"/>
          <w:szCs w:val="22"/>
        </w:rPr>
      </w:pPr>
    </w:p>
    <w:p w14:paraId="52877834" w14:textId="77777777" w:rsidR="00D016DF" w:rsidRPr="00E23A31" w:rsidRDefault="00D016DF" w:rsidP="00D016DF">
      <w:pPr>
        <w:pStyle w:val="CommentText"/>
        <w:ind w:left="3960"/>
        <w:rPr>
          <w:sz w:val="22"/>
          <w:szCs w:val="22"/>
        </w:rPr>
      </w:pPr>
      <w:r>
        <w:rPr>
          <w:noProof/>
          <w:sz w:val="22"/>
          <w:szCs w:val="22"/>
          <w14:ligatures w14:val="standard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E27FA2B" wp14:editId="37DA7878">
                <wp:simplePos x="0" y="0"/>
                <wp:positionH relativeFrom="column">
                  <wp:posOffset>2499360</wp:posOffset>
                </wp:positionH>
                <wp:positionV relativeFrom="paragraph">
                  <wp:posOffset>37465</wp:posOffset>
                </wp:positionV>
                <wp:extent cx="4480560" cy="0"/>
                <wp:effectExtent l="0" t="0" r="34290" b="19050"/>
                <wp:wrapNone/>
                <wp:docPr id="18" name="Straight Connector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8056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F83D5A6" id="Straight Connector 18" o:spid="_x0000_s1026" style="position:absolute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6.8pt,2.95pt" to="549.6pt,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" strokecolor="#e76a1d [3204]" strokeweight=".5pt">
                <v:stroke joinstyle="miter"/>
              </v:line>
            </w:pict>
          </mc:Fallback>
        </mc:AlternateContent>
      </w:r>
    </w:p>
    <w:p w14:paraId="321B480C" w14:textId="77777777" w:rsidR="00D016DF" w:rsidRPr="00D016DF" w:rsidRDefault="00D016DF" w:rsidP="00D016DF">
      <w:pPr>
        <w:pStyle w:val="CommentText"/>
        <w:ind w:left="3960"/>
        <w:jc w:val="center"/>
        <w:rPr>
          <w:i/>
          <w:sz w:val="24"/>
          <w:szCs w:val="24"/>
        </w:rPr>
      </w:pPr>
      <w:r w:rsidRPr="00D016DF">
        <w:rPr>
          <w:i/>
          <w:sz w:val="24"/>
          <w:szCs w:val="24"/>
        </w:rPr>
        <w:t>Your journey from the outside to the center of the board exemplifies the Youth 360° approach and the need to address the complex array of factors—or social determinants—at the societal, community, relationship, and individual levels—that affect health outcomes.</w:t>
      </w:r>
    </w:p>
    <w:p w14:paraId="5BA7BE76" w14:textId="7D8164D0" w:rsidR="00D016DF" w:rsidRDefault="00D016DF" w:rsidP="00D016DF">
      <w:pPr>
        <w:pStyle w:val="CommentText"/>
        <w:ind w:left="3960"/>
        <w:rPr>
          <w:sz w:val="22"/>
          <w:szCs w:val="22"/>
        </w:rPr>
      </w:pPr>
      <w:r>
        <w:rPr>
          <w:noProof/>
          <w:sz w:val="22"/>
          <w:szCs w:val="22"/>
          <w14:ligatures w14:val="standard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7433201" wp14:editId="3417C9FE">
                <wp:simplePos x="0" y="0"/>
                <wp:positionH relativeFrom="column">
                  <wp:posOffset>2529840</wp:posOffset>
                </wp:positionH>
                <wp:positionV relativeFrom="paragraph">
                  <wp:posOffset>162560</wp:posOffset>
                </wp:positionV>
                <wp:extent cx="4480560" cy="0"/>
                <wp:effectExtent l="0" t="0" r="34290" b="19050"/>
                <wp:wrapNone/>
                <wp:docPr id="19" name="Straight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8056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8EAF212" id="Straight Connector 19" o:spid="_x0000_s1026" style="position:absolute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9.2pt,12.8pt" to="552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" strokecolor="#e76a1d [3204]" strokeweight=".5pt">
                <v:stroke joinstyle="miter"/>
              </v:line>
            </w:pict>
          </mc:Fallback>
        </mc:AlternateContent>
      </w:r>
    </w:p>
    <w:p w14:paraId="4D42A75B" w14:textId="05147962" w:rsidR="00D016DF" w:rsidRPr="00E23A31" w:rsidRDefault="00D016DF" w:rsidP="00D016DF">
      <w:pPr>
        <w:pStyle w:val="CommentText"/>
        <w:ind w:left="3960"/>
        <w:rPr>
          <w:sz w:val="22"/>
          <w:szCs w:val="22"/>
        </w:rPr>
      </w:pPr>
    </w:p>
    <w:p w14:paraId="111B3CE1" w14:textId="77777777" w:rsidR="00D016DF" w:rsidRPr="004E3361" w:rsidRDefault="00D016DF" w:rsidP="00D016DF">
      <w:pPr>
        <w:spacing w:after="0" w:line="240" w:lineRule="auto"/>
        <w:ind w:left="3960"/>
        <w:rPr>
          <w:rFonts w:ascii="Top Secret" w:hAnsi="Top Secret"/>
          <w:b/>
          <w:color w:val="595959" w:themeColor="text1" w:themeTint="A6"/>
          <w:sz w:val="32"/>
          <w:szCs w:val="32"/>
        </w:rPr>
      </w:pPr>
      <w:r>
        <w:rPr>
          <w:noProof/>
          <w:lang w:eastAsia="en-US"/>
        </w:rPr>
        <mc:AlternateContent>
          <mc:Choice Requires="wps">
            <w:drawing>
              <wp:anchor distT="45720" distB="45720" distL="114300" distR="114300" simplePos="0" relativeHeight="251706368" behindDoc="0" locked="0" layoutInCell="1" allowOverlap="1" wp14:anchorId="173E03D0" wp14:editId="4124F331">
                <wp:simplePos x="0" y="0"/>
                <wp:positionH relativeFrom="column">
                  <wp:posOffset>4537075</wp:posOffset>
                </wp:positionH>
                <wp:positionV relativeFrom="paragraph">
                  <wp:posOffset>176530</wp:posOffset>
                </wp:positionV>
                <wp:extent cx="1924050" cy="1404620"/>
                <wp:effectExtent l="0" t="0" r="0" b="635"/>
                <wp:wrapSquare wrapText="bothSides"/>
                <wp:docPr id="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0DE641" w14:textId="77777777" w:rsidR="00D016DF" w:rsidRPr="004D27B0" w:rsidRDefault="00D016DF" w:rsidP="00D016DF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ind w:left="180" w:firstLine="0"/>
                              <w:contextualSpacing w:val="0"/>
                            </w:pPr>
                            <w:r w:rsidRPr="004D27B0">
                              <w:t>Game pawns</w:t>
                            </w:r>
                          </w:p>
                          <w:p w14:paraId="65470B3A" w14:textId="77777777" w:rsidR="00D016DF" w:rsidRDefault="00D016DF" w:rsidP="00D016DF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ind w:left="180" w:firstLine="0"/>
                              <w:contextualSpacing w:val="0"/>
                            </w:pPr>
                            <w:r w:rsidRPr="004D27B0">
                              <w:t>2-minute sand timer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73E03D0" id="_x0000_s1029" type="#_x0000_t202" style="position:absolute;left:0;text-align:left;margin-left:357.25pt;margin-top:13.9pt;width:151.5pt;height:110.6pt;z-index:2517063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" filled="f" stroked="f">
                <v:textbox style="mso-fit-shape-to-text:t">
                  <w:txbxContent>
                    <w:p w14:paraId="390DE641" w14:textId="77777777" w:rsidR="00D016DF" w:rsidRPr="004D27B0" w:rsidRDefault="00D016DF" w:rsidP="00D016DF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ind w:left="180" w:firstLine="0"/>
                        <w:contextualSpacing w:val="0"/>
                      </w:pPr>
                      <w:r w:rsidRPr="004D27B0">
                        <w:t>Game pawns</w:t>
                      </w:r>
                    </w:p>
                    <w:p w14:paraId="65470B3A" w14:textId="77777777" w:rsidR="00D016DF" w:rsidRDefault="00D016DF" w:rsidP="00D016DF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ind w:left="180" w:firstLine="0"/>
                        <w:contextualSpacing w:val="0"/>
                      </w:pPr>
                      <w:r w:rsidRPr="004D27B0">
                        <w:t>2-minute sand timer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4E3361">
        <w:rPr>
          <w:rFonts w:ascii="Top Secret" w:hAnsi="Top Secret"/>
          <w:b/>
          <w:color w:val="595959" w:themeColor="text1" w:themeTint="A6"/>
          <w:sz w:val="32"/>
          <w:szCs w:val="32"/>
        </w:rPr>
        <w:t>Materials</w:t>
      </w:r>
    </w:p>
    <w:p w14:paraId="5CFB5004" w14:textId="77777777" w:rsidR="00D016DF" w:rsidRPr="004D27B0" w:rsidRDefault="00D016DF" w:rsidP="00D016DF">
      <w:pPr>
        <w:pStyle w:val="ListParagraph"/>
        <w:numPr>
          <w:ilvl w:val="0"/>
          <w:numId w:val="1"/>
        </w:numPr>
        <w:ind w:left="3960" w:firstLine="0"/>
        <w:contextualSpacing w:val="0"/>
      </w:pPr>
      <w:r w:rsidRPr="004D27B0">
        <w:t>Youth 360° Game Board</w:t>
      </w:r>
    </w:p>
    <w:p w14:paraId="30397FD9" w14:textId="77777777" w:rsidR="00D016DF" w:rsidRDefault="00D016DF" w:rsidP="00D016DF">
      <w:pPr>
        <w:pStyle w:val="ListParagraph"/>
        <w:numPr>
          <w:ilvl w:val="0"/>
          <w:numId w:val="1"/>
        </w:numPr>
        <w:ind w:left="3960" w:firstLine="0"/>
        <w:contextualSpacing w:val="0"/>
      </w:pPr>
      <w:r w:rsidRPr="004D27B0">
        <w:t>Youth 360° Cards</w:t>
      </w:r>
    </w:p>
    <w:p w14:paraId="28EA6BDE" w14:textId="77777777" w:rsidR="00D016DF" w:rsidRPr="00776D3C" w:rsidRDefault="00D016DF" w:rsidP="00D016DF">
      <w:pPr>
        <w:pStyle w:val="ListParagraph"/>
        <w:ind w:left="3960"/>
        <w:contextualSpacing w:val="0"/>
        <w:rPr>
          <w:sz w:val="4"/>
          <w:szCs w:val="4"/>
        </w:rPr>
      </w:pPr>
    </w:p>
    <w:p w14:paraId="35580B73" w14:textId="41927438" w:rsidR="00776D3C" w:rsidRPr="00D016DF" w:rsidRDefault="00D016DF" w:rsidP="00D016DF">
      <w:pPr>
        <w:spacing w:after="0" w:line="240" w:lineRule="auto"/>
        <w:rPr>
          <w:sz w:val="18"/>
          <w:szCs w:val="18"/>
        </w:rPr>
      </w:pPr>
      <w:r w:rsidRPr="00A34656">
        <w:rPr>
          <w:sz w:val="18"/>
          <w:szCs w:val="18"/>
        </w:rPr>
        <w:t>© 2015 Healthy Teen Network</w:t>
      </w:r>
      <w:r w:rsidR="00776D3C">
        <w:rPr>
          <w:rFonts w:ascii="Candara" w:hAnsi="Candara"/>
          <w:b/>
          <w:sz w:val="14"/>
          <w:szCs w:val="14"/>
        </w:rPr>
        <w:br w:type="page"/>
      </w:r>
    </w:p>
    <w:p w14:paraId="274E32D9" w14:textId="663C60BC" w:rsidR="008B0D18" w:rsidRPr="008B0D18" w:rsidRDefault="008B0D18" w:rsidP="00A34656">
      <w:pPr>
        <w:spacing w:after="0" w:line="360" w:lineRule="auto"/>
        <w:rPr>
          <w:rFonts w:ascii="Candara" w:hAnsi="Candara"/>
          <w:b/>
          <w:sz w:val="14"/>
          <w:szCs w:val="14"/>
        </w:rPr>
      </w:pPr>
      <w:r w:rsidRPr="00552390">
        <w:rPr>
          <w:rFonts w:ascii="Top Secret" w:hAnsi="Top Secret"/>
          <w:b/>
          <w:noProof/>
          <w:sz w:val="28"/>
          <w:szCs w:val="28"/>
          <w:lang w:eastAsia="en-US"/>
        </w:rPr>
        <w:lastRenderedPageBreak/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6A1E3D8A" wp14:editId="252BB8C4">
                <wp:simplePos x="0" y="0"/>
                <wp:positionH relativeFrom="margin">
                  <wp:align>right</wp:align>
                </wp:positionH>
                <wp:positionV relativeFrom="paragraph">
                  <wp:posOffset>1</wp:posOffset>
                </wp:positionV>
                <wp:extent cx="819785" cy="359140"/>
                <wp:effectExtent l="0" t="0" r="0" b="3175"/>
                <wp:wrapNone/>
                <wp:docPr id="479" name="Group 4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9785" cy="359140"/>
                          <a:chOff x="0" y="0"/>
                          <a:chExt cx="1455420" cy="598805"/>
                        </a:xfrm>
                      </wpg:grpSpPr>
                      <pic:pic xmlns:pic="http://schemas.openxmlformats.org/drawingml/2006/picture">
                        <pic:nvPicPr>
                          <pic:cNvPr id="192" name="Picture 19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4037" b="29633"/>
                          <a:stretch/>
                        </pic:blipFill>
                        <pic:spPr bwMode="auto">
                          <a:xfrm>
                            <a:off x="365760" y="0"/>
                            <a:ext cx="1089660" cy="4267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3" name="Picture 19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7854"/>
                          <a:stretch/>
                        </pic:blipFill>
                        <pic:spPr bwMode="auto">
                          <a:xfrm>
                            <a:off x="0" y="403860"/>
                            <a:ext cx="1434465" cy="1949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2D18479" id="Group 479" o:spid="_x0000_s1026" style="position:absolute;margin-left:13.35pt;margin-top:0;width:64.55pt;height:28.3pt;z-index:251687936;mso-position-horizontal:right;mso-position-horizontal-relative:margin;mso-width-relative:margin;mso-height-relative:margin" coordsize="14554,5988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">
                <v:shape id="Picture 192" o:spid="_x0000_s1027" type="#_x0000_t75" style="position:absolute;left:3657;width:10897;height:42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2M03LEAAAA3AAAAA8AAABkcnMvZG93bnJldi54bWxET0trwkAQvgv+h2WE3nTTHNIaXaUtlOZQ&#10;Dz6w9TZkp9nQ7GzIrjH9965Q8DYf33OW68E2oqfO144VPM4SEMSl0zVXCg779+kzCB+QNTaOScEf&#10;eVivxqMl5tpdeEv9LlQihrDPUYEJoc2l9KUhi37mWuLI/bjOYoiwq6Tu8BLDbSPTJMmkxZpjg8GW&#10;3gyVv7uzVfD0tTHfR30I+qM5m8Jk5emVPpV6mAwvCxCBhnAX/7sLHefPU7g9Ey+Qqy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2M03LEAAAA3AAAAA8AAAAAAAAAAAAAAAAA&#10;nwIAAGRycy9kb3ducmV2LnhtbFBLBQYAAAAABAAEAPcAAACQAwAAAAA=&#10;">
                  <v:imagedata r:id="rId13" o:title="" cropbottom="19420f" cropright="15753f"/>
                  <v:path arrowok="t"/>
                </v:shape>
                <v:shape id="Picture 193" o:spid="_x0000_s1028" type="#_x0000_t75" style="position:absolute;top:4038;width:14344;height:19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QZehHDAAAA3AAAAA8AAABkcnMvZG93bnJldi54bWxET0trAjEQvhf6H8IUeqtZFaRdjWItBS9S&#10;H714GzbjZu1msk2iu/rrG6HgbT6+50xmna3FmXyoHCvo9zIQxIXTFZcKvnefL68gQkTWWDsmBRcK&#10;MJs+Pkww167lDZ23sRQphEOOCkyMTS5lKAxZDD3XECfu4LzFmKAvpfbYpnBby0GWjaTFilODwYYW&#10;hoqf7ckqwPn+47purflqvY/D999jvervlHp+6uZjEJG6eBf/u5c6zX8bwu2ZdIGc/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Bl6EcMAAADcAAAADwAAAAAAAAAAAAAAAACf&#10;AgAAZHJzL2Rvd25yZXYueG1sUEsFBgAAAAAEAAQA9wAAAI8DAAAAAA==&#10;">
                  <v:imagedata r:id="rId13" o:title="" croptop="44469f"/>
                  <v:path arrowok="t"/>
                </v:shape>
                <w10:wrap anchorx="margin"/>
              </v:group>
            </w:pict>
          </mc:Fallback>
        </mc:AlternateContent>
      </w:r>
    </w:p>
    <w:p w14:paraId="7E016A66" w14:textId="77777777" w:rsidR="000011F6" w:rsidRPr="004E3361" w:rsidRDefault="000011F6" w:rsidP="00A34656">
      <w:pPr>
        <w:spacing w:after="0" w:line="360" w:lineRule="auto"/>
        <w:rPr>
          <w:rFonts w:ascii="Top Secret" w:hAnsi="Top Secret"/>
          <w:b/>
          <w:color w:val="595959" w:themeColor="text1" w:themeTint="A6"/>
          <w:sz w:val="28"/>
          <w:szCs w:val="28"/>
        </w:rPr>
      </w:pPr>
      <w:r w:rsidRPr="004E3361">
        <w:rPr>
          <w:rFonts w:ascii="Top Secret" w:hAnsi="Top Secret"/>
          <w:b/>
          <w:color w:val="595959" w:themeColor="text1" w:themeTint="A6"/>
          <w:sz w:val="28"/>
          <w:szCs w:val="28"/>
        </w:rPr>
        <w:t>Instructions</w:t>
      </w:r>
    </w:p>
    <w:p w14:paraId="175BB468" w14:textId="1DF15235" w:rsidR="000011F6" w:rsidRDefault="00B139E9" w:rsidP="00A34656">
      <w:pPr>
        <w:spacing w:after="0" w:line="240" w:lineRule="auto"/>
        <w:rPr>
          <w:rFonts w:ascii="Candara" w:hAnsi="Candara"/>
          <w:i/>
          <w:sz w:val="22"/>
          <w:szCs w:val="22"/>
        </w:rPr>
      </w:pPr>
      <w:r w:rsidRPr="00A34656">
        <w:rPr>
          <w:rFonts w:ascii="Candara" w:hAnsi="Candara"/>
          <w:i/>
          <w:sz w:val="22"/>
          <w:szCs w:val="22"/>
        </w:rPr>
        <w:t>Separate</w:t>
      </w:r>
      <w:r w:rsidR="000011F6" w:rsidRPr="00A34656">
        <w:rPr>
          <w:rFonts w:ascii="Candara" w:hAnsi="Candara"/>
          <w:i/>
          <w:sz w:val="22"/>
          <w:szCs w:val="22"/>
        </w:rPr>
        <w:t xml:space="preserve"> into teams of 3-4 people, </w:t>
      </w:r>
      <w:r w:rsidR="004E3361">
        <w:rPr>
          <w:rFonts w:ascii="Candara" w:hAnsi="Candara"/>
          <w:i/>
          <w:sz w:val="22"/>
          <w:szCs w:val="22"/>
        </w:rPr>
        <w:t>with no more than 4 teams per game</w:t>
      </w:r>
      <w:r w:rsidR="000011F6" w:rsidRPr="00A34656">
        <w:rPr>
          <w:rFonts w:ascii="Candara" w:hAnsi="Candara"/>
          <w:i/>
          <w:sz w:val="22"/>
          <w:szCs w:val="22"/>
        </w:rPr>
        <w:t>. The team with the person who has been a Healthy Teen Network member the longest starts first. Rotate to the team to the right, next.</w:t>
      </w:r>
      <w:r w:rsidRPr="00A34656">
        <w:rPr>
          <w:rFonts w:ascii="Candara" w:hAnsi="Candara"/>
          <w:i/>
          <w:sz w:val="22"/>
          <w:szCs w:val="22"/>
        </w:rPr>
        <w:t xml:space="preserve"> </w:t>
      </w:r>
    </w:p>
    <w:p w14:paraId="3424BC3E" w14:textId="77777777" w:rsidR="0011156B" w:rsidRPr="00D86449" w:rsidRDefault="0011156B" w:rsidP="00A34656">
      <w:pPr>
        <w:spacing w:after="0" w:line="240" w:lineRule="auto"/>
        <w:rPr>
          <w:rFonts w:ascii="Candara" w:hAnsi="Candara"/>
          <w:i/>
          <w:sz w:val="6"/>
          <w:szCs w:val="6"/>
        </w:rPr>
      </w:pPr>
    </w:p>
    <w:p w14:paraId="005674CA" w14:textId="77777777" w:rsidR="000011F6" w:rsidRPr="00A34656" w:rsidRDefault="000011F6" w:rsidP="00A34656">
      <w:pPr>
        <w:pStyle w:val="ListParagraph"/>
        <w:numPr>
          <w:ilvl w:val="0"/>
          <w:numId w:val="2"/>
        </w:numPr>
        <w:ind w:left="360"/>
      </w:pPr>
      <w:r w:rsidRPr="00A34656">
        <w:t>A team member selects a Youth 360° Card from top of the stack and reads the prompt.</w:t>
      </w:r>
    </w:p>
    <w:p w14:paraId="0FCB09D4" w14:textId="77777777" w:rsidR="000011F6" w:rsidRDefault="0011156B" w:rsidP="00A34656">
      <w:pPr>
        <w:pStyle w:val="ListParagraph"/>
        <w:numPr>
          <w:ilvl w:val="1"/>
          <w:numId w:val="2"/>
        </w:numPr>
        <w:ind w:left="720"/>
      </w:pPr>
      <w:r>
        <w:t>Place u</w:t>
      </w:r>
      <w:r w:rsidR="000011F6" w:rsidRPr="00A34656">
        <w:t xml:space="preserve">sed cards </w:t>
      </w:r>
      <w:r>
        <w:t xml:space="preserve">in the </w:t>
      </w:r>
      <w:r w:rsidR="000011F6" w:rsidRPr="00A34656">
        <w:t xml:space="preserve">discard pile. If </w:t>
      </w:r>
      <w:r>
        <w:t>you</w:t>
      </w:r>
      <w:r w:rsidR="000011F6" w:rsidRPr="00A34656">
        <w:t xml:space="preserve"> run out of cards</w:t>
      </w:r>
      <w:r>
        <w:t>, shuffle and reuse cards from the discard pile.</w:t>
      </w:r>
    </w:p>
    <w:p w14:paraId="7B44D671" w14:textId="77777777" w:rsidR="0011156B" w:rsidRPr="00D86449" w:rsidRDefault="0011156B" w:rsidP="0011156B">
      <w:pPr>
        <w:pStyle w:val="ListParagraph"/>
        <w:rPr>
          <w:sz w:val="6"/>
          <w:szCs w:val="6"/>
        </w:rPr>
      </w:pPr>
    </w:p>
    <w:p w14:paraId="1AE39FC0" w14:textId="77777777" w:rsidR="000011F6" w:rsidRPr="00A34656" w:rsidRDefault="000011F6" w:rsidP="00A34656">
      <w:pPr>
        <w:pStyle w:val="ListParagraph"/>
        <w:numPr>
          <w:ilvl w:val="0"/>
          <w:numId w:val="2"/>
        </w:numPr>
        <w:ind w:left="360"/>
      </w:pPr>
      <w:r w:rsidRPr="00A34656">
        <w:t xml:space="preserve">Team has 2 minutes to craft and share a response. Other teams monitor time using the 2-minute sand timer. </w:t>
      </w:r>
    </w:p>
    <w:p w14:paraId="2974479E" w14:textId="77777777" w:rsidR="000011F6" w:rsidRPr="00A34656" w:rsidRDefault="0011156B" w:rsidP="00A34656">
      <w:pPr>
        <w:pStyle w:val="ListParagraph"/>
        <w:numPr>
          <w:ilvl w:val="1"/>
          <w:numId w:val="2"/>
        </w:numPr>
        <w:ind w:left="720"/>
      </w:pPr>
      <w:r>
        <w:t>If an example is required</w:t>
      </w:r>
      <w:r w:rsidR="000011F6" w:rsidRPr="00A34656">
        <w:t>, you may give an example you have done, you have seen done, or you want to do.</w:t>
      </w:r>
    </w:p>
    <w:p w14:paraId="6CEC3B15" w14:textId="77777777" w:rsidR="000011F6" w:rsidRDefault="000011F6" w:rsidP="00A34656">
      <w:pPr>
        <w:pStyle w:val="ListParagraph"/>
        <w:numPr>
          <w:ilvl w:val="1"/>
          <w:numId w:val="2"/>
        </w:numPr>
        <w:ind w:left="720"/>
      </w:pPr>
      <w:r w:rsidRPr="00A34656">
        <w:t>If the team cannot give a response, they do not advance.</w:t>
      </w:r>
    </w:p>
    <w:p w14:paraId="3DA387CB" w14:textId="77777777" w:rsidR="0011156B" w:rsidRDefault="0011156B" w:rsidP="00A34656">
      <w:pPr>
        <w:pStyle w:val="ListParagraph"/>
        <w:numPr>
          <w:ilvl w:val="1"/>
          <w:numId w:val="2"/>
        </w:numPr>
        <w:ind w:left="720"/>
      </w:pPr>
      <w:r>
        <w:t>There are Shortcut and Road Block cards with prompts to advance, go back, or stay in the same space.</w:t>
      </w:r>
    </w:p>
    <w:p w14:paraId="459D57A1" w14:textId="77777777" w:rsidR="0011156B" w:rsidRPr="00D86449" w:rsidRDefault="0011156B" w:rsidP="0011156B">
      <w:pPr>
        <w:pStyle w:val="ListParagraph"/>
        <w:rPr>
          <w:sz w:val="6"/>
          <w:szCs w:val="6"/>
        </w:rPr>
      </w:pPr>
    </w:p>
    <w:p w14:paraId="40379002" w14:textId="77777777" w:rsidR="000011F6" w:rsidRPr="00A34656" w:rsidRDefault="0011156B" w:rsidP="00A34656">
      <w:pPr>
        <w:pStyle w:val="ListParagraph"/>
        <w:numPr>
          <w:ilvl w:val="0"/>
          <w:numId w:val="2"/>
        </w:numPr>
        <w:ind w:left="360"/>
      </w:pPr>
      <w:r>
        <w:t>Any opposing</w:t>
      </w:r>
      <w:r w:rsidR="000011F6" w:rsidRPr="00A34656">
        <w:t xml:space="preserve"> teams may accept or challenge the team’s response. </w:t>
      </w:r>
    </w:p>
    <w:p w14:paraId="2E9C725F" w14:textId="77777777" w:rsidR="000011F6" w:rsidRPr="00A34656" w:rsidRDefault="0011156B" w:rsidP="00A34656">
      <w:pPr>
        <w:pStyle w:val="ListParagraph"/>
        <w:numPr>
          <w:ilvl w:val="1"/>
          <w:numId w:val="2"/>
        </w:numPr>
        <w:tabs>
          <w:tab w:val="left" w:pos="720"/>
        </w:tabs>
        <w:ind w:left="720"/>
      </w:pPr>
      <w:r>
        <w:t>Challenging team</w:t>
      </w:r>
      <w:r w:rsidR="000011F6" w:rsidRPr="00A34656">
        <w:t xml:space="preserve"> must state grounds for challenge immediately and as briefly as possible (60 seconds). </w:t>
      </w:r>
    </w:p>
    <w:p w14:paraId="42DC7197" w14:textId="77777777" w:rsidR="000011F6" w:rsidRPr="00A34656" w:rsidRDefault="0011156B" w:rsidP="00A34656">
      <w:pPr>
        <w:pStyle w:val="ListParagraph"/>
        <w:numPr>
          <w:ilvl w:val="1"/>
          <w:numId w:val="2"/>
        </w:numPr>
        <w:tabs>
          <w:tab w:val="left" w:pos="720"/>
        </w:tabs>
        <w:ind w:left="720"/>
      </w:pPr>
      <w:r>
        <w:t>Answering t</w:t>
      </w:r>
      <w:r w:rsidR="000011F6" w:rsidRPr="00A34656">
        <w:t xml:space="preserve">eam has 60 seconds to defend their response. </w:t>
      </w:r>
    </w:p>
    <w:p w14:paraId="1DFE87D9" w14:textId="77777777" w:rsidR="000011F6" w:rsidRDefault="000011F6" w:rsidP="00A34656">
      <w:pPr>
        <w:pStyle w:val="ListParagraph"/>
        <w:numPr>
          <w:ilvl w:val="1"/>
          <w:numId w:val="2"/>
        </w:numPr>
        <w:tabs>
          <w:tab w:val="left" w:pos="720"/>
        </w:tabs>
        <w:ind w:left="720"/>
      </w:pPr>
      <w:r w:rsidRPr="00A34656">
        <w:t>All teams vote to accept or refu</w:t>
      </w:r>
      <w:r w:rsidR="0011156B">
        <w:t>se the response. Majority rules.</w:t>
      </w:r>
    </w:p>
    <w:p w14:paraId="48AE4914" w14:textId="77777777" w:rsidR="0011156B" w:rsidRPr="00D86449" w:rsidRDefault="0011156B" w:rsidP="0011156B">
      <w:pPr>
        <w:pStyle w:val="ListParagraph"/>
        <w:tabs>
          <w:tab w:val="left" w:pos="720"/>
        </w:tabs>
        <w:rPr>
          <w:sz w:val="6"/>
          <w:szCs w:val="6"/>
        </w:rPr>
      </w:pPr>
    </w:p>
    <w:p w14:paraId="61365569" w14:textId="77777777" w:rsidR="000011F6" w:rsidRDefault="000011F6" w:rsidP="0011156B">
      <w:pPr>
        <w:pStyle w:val="ListParagraph"/>
        <w:numPr>
          <w:ilvl w:val="0"/>
          <w:numId w:val="2"/>
        </w:numPr>
        <w:ind w:left="360"/>
      </w:pPr>
      <w:r w:rsidRPr="00A34656">
        <w:t>If response is accepted, team advances game pawn accord</w:t>
      </w:r>
      <w:r w:rsidR="0011156B">
        <w:t>ing to the instructions on the</w:t>
      </w:r>
      <w:r w:rsidRPr="00A34656">
        <w:t xml:space="preserve"> card.</w:t>
      </w:r>
      <w:r w:rsidR="0011156B">
        <w:t xml:space="preserve"> F</w:t>
      </w:r>
      <w:r w:rsidRPr="00A34656">
        <w:t>ollow the arrows to journey in a spiral toward the center of the board.</w:t>
      </w:r>
    </w:p>
    <w:p w14:paraId="7C77927B" w14:textId="77777777" w:rsidR="0011156B" w:rsidRPr="00D86449" w:rsidRDefault="0011156B" w:rsidP="0011156B">
      <w:pPr>
        <w:pStyle w:val="ListParagraph"/>
        <w:ind w:left="360"/>
        <w:rPr>
          <w:sz w:val="6"/>
          <w:szCs w:val="6"/>
        </w:rPr>
      </w:pPr>
    </w:p>
    <w:p w14:paraId="123B63C2" w14:textId="77777777" w:rsidR="000011F6" w:rsidRDefault="000011F6" w:rsidP="00552390">
      <w:pPr>
        <w:pStyle w:val="ListParagraph"/>
        <w:numPr>
          <w:ilvl w:val="0"/>
          <w:numId w:val="2"/>
        </w:numPr>
        <w:ind w:left="360"/>
      </w:pPr>
      <w:r w:rsidRPr="00A34656">
        <w:t>Next team takes a turn, and instructions repeat.</w:t>
      </w:r>
      <w:r w:rsidR="00552390">
        <w:t xml:space="preserve"> </w:t>
      </w:r>
      <w:r w:rsidRPr="00A34656">
        <w:t>The team who advances</w:t>
      </w:r>
      <w:r w:rsidR="0011156B">
        <w:t xml:space="preserve"> first</w:t>
      </w:r>
      <w:r w:rsidRPr="00A34656">
        <w:t xml:space="preserve"> to the Youth 360° in the center of the board wins. You do </w:t>
      </w:r>
      <w:r w:rsidRPr="00552390">
        <w:rPr>
          <w:u w:val="single"/>
        </w:rPr>
        <w:t>not</w:t>
      </w:r>
      <w:r w:rsidRPr="00A34656">
        <w:t xml:space="preserve"> need to land in the center by an exact count. </w:t>
      </w:r>
    </w:p>
    <w:p w14:paraId="0B6ED2AF" w14:textId="77777777" w:rsidR="00D86449" w:rsidRPr="00A34656" w:rsidRDefault="00D86449" w:rsidP="00D86449">
      <w:pPr>
        <w:pStyle w:val="ListParagraph"/>
        <w:ind w:left="360"/>
      </w:pPr>
    </w:p>
    <w:p w14:paraId="359548CF" w14:textId="77777777" w:rsidR="00D86449" w:rsidRPr="004E3361" w:rsidRDefault="00D86449" w:rsidP="00D86449">
      <w:pPr>
        <w:spacing w:after="0" w:line="240" w:lineRule="auto"/>
        <w:rPr>
          <w:rFonts w:ascii="Top Secret" w:hAnsi="Top Secret"/>
          <w:b/>
          <w:color w:val="595959" w:themeColor="text1" w:themeTint="A6"/>
          <w:sz w:val="28"/>
          <w:szCs w:val="28"/>
        </w:rPr>
      </w:pPr>
      <w:r w:rsidRPr="004E3361">
        <w:rPr>
          <w:rFonts w:ascii="Top Secret" w:hAnsi="Top Secret"/>
          <w:b/>
          <w:color w:val="595959" w:themeColor="text1" w:themeTint="A6"/>
          <w:sz w:val="28"/>
          <w:szCs w:val="28"/>
        </w:rPr>
        <w:t>Get the Game</w:t>
      </w:r>
    </w:p>
    <w:p w14:paraId="3B1700BF" w14:textId="77777777" w:rsidR="00D86449" w:rsidRPr="00D86449" w:rsidRDefault="00D86449" w:rsidP="00D86449">
      <w:pPr>
        <w:spacing w:after="0" w:line="240" w:lineRule="auto"/>
        <w:rPr>
          <w:rFonts w:ascii="Candara" w:hAnsi="Candara"/>
          <w:sz w:val="8"/>
          <w:szCs w:val="8"/>
        </w:rPr>
      </w:pPr>
    </w:p>
    <w:p w14:paraId="7C84672A" w14:textId="615047AA" w:rsidR="00B139E9" w:rsidRPr="00125EB7" w:rsidRDefault="00125EB7" w:rsidP="00D86449">
      <w:pPr>
        <w:spacing w:after="0" w:line="240" w:lineRule="auto"/>
        <w:rPr>
          <w:rFonts w:ascii="Candara" w:hAnsi="Candara"/>
          <w:sz w:val="22"/>
          <w:szCs w:val="22"/>
        </w:rPr>
      </w:pPr>
      <w:r>
        <w:rPr>
          <w:rFonts w:ascii="Candara" w:hAnsi="Candara"/>
          <w:sz w:val="22"/>
          <w:szCs w:val="22"/>
        </w:rPr>
        <w:t xml:space="preserve">Download </w:t>
      </w:r>
      <w:r w:rsidR="00B139E9" w:rsidRPr="00125EB7">
        <w:rPr>
          <w:rFonts w:ascii="Candara" w:hAnsi="Candara"/>
          <w:sz w:val="22"/>
          <w:szCs w:val="22"/>
        </w:rPr>
        <w:t>Youth 360°</w:t>
      </w:r>
      <w:r>
        <w:rPr>
          <w:rFonts w:ascii="Candara" w:hAnsi="Candara"/>
          <w:sz w:val="22"/>
          <w:szCs w:val="22"/>
        </w:rPr>
        <w:t xml:space="preserve">: The Game, free, </w:t>
      </w:r>
      <w:r w:rsidR="00B139E9" w:rsidRPr="00125EB7">
        <w:rPr>
          <w:rFonts w:ascii="Candara" w:hAnsi="Candara"/>
          <w:sz w:val="22"/>
          <w:szCs w:val="22"/>
        </w:rPr>
        <w:t xml:space="preserve">from Healthy Teen Network: </w:t>
      </w:r>
      <w:hyperlink r:id="rId14" w:history="1">
        <w:r w:rsidR="008668B3" w:rsidRPr="00DF6973">
          <w:rPr>
            <w:rStyle w:val="Hyperlink"/>
            <w:rFonts w:ascii="Candara" w:hAnsi="Candara"/>
            <w:sz w:val="21"/>
            <w:szCs w:val="21"/>
          </w:rPr>
          <w:t>www.HealthyTeenNetwork.org/Youth360/Game</w:t>
        </w:r>
      </w:hyperlink>
      <w:r w:rsidR="00B139E9" w:rsidRPr="00552390">
        <w:rPr>
          <w:rFonts w:ascii="Candara" w:hAnsi="Candara"/>
          <w:sz w:val="21"/>
          <w:szCs w:val="21"/>
        </w:rPr>
        <w:t>.</w:t>
      </w:r>
      <w:r w:rsidR="00B139E9" w:rsidRPr="00125EB7">
        <w:rPr>
          <w:rFonts w:ascii="Candara" w:hAnsi="Candara"/>
          <w:sz w:val="22"/>
          <w:szCs w:val="22"/>
        </w:rPr>
        <w:t xml:space="preserve"> </w:t>
      </w:r>
    </w:p>
    <w:p w14:paraId="7E76B6E8" w14:textId="77777777" w:rsidR="00552390" w:rsidRDefault="00552390" w:rsidP="00D86449">
      <w:pPr>
        <w:spacing w:after="0" w:line="240" w:lineRule="auto"/>
        <w:rPr>
          <w:b/>
          <w:sz w:val="17"/>
          <w:szCs w:val="17"/>
        </w:rPr>
      </w:pPr>
    </w:p>
    <w:p w14:paraId="2B53DDD7" w14:textId="3A56F861" w:rsidR="00125EB7" w:rsidRPr="00D86449" w:rsidRDefault="008B0D18" w:rsidP="00D86449">
      <w:pPr>
        <w:spacing w:after="0" w:line="240" w:lineRule="auto"/>
        <w:rPr>
          <w:i/>
          <w:sz w:val="16"/>
          <w:szCs w:val="16"/>
        </w:rPr>
      </w:pPr>
      <w:r w:rsidRPr="00D86449">
        <w:rPr>
          <w:i/>
          <w:sz w:val="16"/>
          <w:szCs w:val="16"/>
        </w:rPr>
        <w:t xml:space="preserve">Suggested Citation: </w:t>
      </w:r>
      <w:r w:rsidR="00A34656" w:rsidRPr="00D86449">
        <w:rPr>
          <w:sz w:val="16"/>
          <w:szCs w:val="16"/>
        </w:rPr>
        <w:t xml:space="preserve">Healthy Teen Network. (2015). Youth 360°: The Game. Baltimore: Author. </w:t>
      </w:r>
      <w:hyperlink r:id="rId15" w:history="1">
        <w:r w:rsidR="008668B3" w:rsidRPr="00DF6973">
          <w:rPr>
            <w:rStyle w:val="Hyperlink"/>
            <w:sz w:val="16"/>
            <w:szCs w:val="16"/>
          </w:rPr>
          <w:t>http://HealthyTeenNetwork.org/Youth360/Game</w:t>
        </w:r>
      </w:hyperlink>
    </w:p>
    <w:p w14:paraId="4B7248D0" w14:textId="77777777" w:rsidR="00552390" w:rsidRPr="00D86449" w:rsidRDefault="00552390" w:rsidP="00D86449">
      <w:pPr>
        <w:spacing w:after="0" w:line="240" w:lineRule="auto"/>
        <w:rPr>
          <w:i/>
          <w:sz w:val="16"/>
          <w:szCs w:val="16"/>
        </w:rPr>
      </w:pPr>
    </w:p>
    <w:p w14:paraId="7A6026E1" w14:textId="77777777" w:rsidR="00B139E9" w:rsidRDefault="00D86449" w:rsidP="00D86449">
      <w:pPr>
        <w:spacing w:after="0" w:line="240" w:lineRule="auto"/>
        <w:rPr>
          <w:sz w:val="16"/>
          <w:szCs w:val="16"/>
        </w:rPr>
      </w:pPr>
      <w:r w:rsidRPr="00D86449">
        <w:rPr>
          <w:noProof/>
          <w:sz w:val="16"/>
          <w:szCs w:val="16"/>
          <w:lang w:eastAsia="en-US"/>
        </w:rPr>
        <w:drawing>
          <wp:anchor distT="0" distB="0" distL="114300" distR="114300" simplePos="0" relativeHeight="251688960" behindDoc="1" locked="0" layoutInCell="1" allowOverlap="1" wp14:anchorId="195C04AF" wp14:editId="7A2C5A01">
            <wp:simplePos x="0" y="0"/>
            <wp:positionH relativeFrom="margin">
              <wp:align>left</wp:align>
            </wp:positionH>
            <wp:positionV relativeFrom="paragraph">
              <wp:posOffset>6350</wp:posOffset>
            </wp:positionV>
            <wp:extent cx="1076325" cy="201295"/>
            <wp:effectExtent l="0" t="0" r="0" b="8255"/>
            <wp:wrapTight wrapText="bothSides">
              <wp:wrapPolygon edited="0">
                <wp:start x="0" y="0"/>
                <wp:lineTo x="0" y="20442"/>
                <wp:lineTo x="21027" y="20442"/>
                <wp:lineTo x="21027" y="0"/>
                <wp:lineTo x="0" y="0"/>
              </wp:wrapPolygon>
            </wp:wrapTight>
            <wp:docPr id="205" name="Picture 205" descr="S:\Images\Creative Commons\by-nc-sa_s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:\Images\Creative Commons\by-nc-sa_sm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1597" cy="20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39E9" w:rsidRPr="00D86449">
        <w:rPr>
          <w:sz w:val="16"/>
          <w:szCs w:val="16"/>
        </w:rPr>
        <w:t>© 2015 by Healthy Teen Network. Youth 360</w:t>
      </w:r>
      <w:r w:rsidR="00B139E9" w:rsidRPr="00D86449">
        <w:rPr>
          <w:rFonts w:ascii="Cambria Math" w:hAnsi="Cambria Math" w:cs="Cambria Math"/>
          <w:sz w:val="16"/>
          <w:szCs w:val="16"/>
        </w:rPr>
        <w:t>⁰</w:t>
      </w:r>
      <w:r w:rsidR="00B139E9" w:rsidRPr="00D86449">
        <w:rPr>
          <w:sz w:val="16"/>
          <w:szCs w:val="16"/>
        </w:rPr>
        <w:t xml:space="preserve">: The Game is made available under a Creative Commons Attribution-NonCommercial-ShareAlike 4.0 License (International): </w:t>
      </w:r>
      <w:hyperlink r:id="rId17" w:history="1">
        <w:r w:rsidR="00552390" w:rsidRPr="00D86449">
          <w:rPr>
            <w:rStyle w:val="Hyperlink"/>
            <w:sz w:val="16"/>
            <w:szCs w:val="16"/>
          </w:rPr>
          <w:t>http://CreativeCommons.org/Licenses/by-nc-sa/4.0/</w:t>
        </w:r>
      </w:hyperlink>
      <w:r w:rsidR="00B139E9" w:rsidRPr="00D86449">
        <w:rPr>
          <w:sz w:val="16"/>
          <w:szCs w:val="16"/>
        </w:rPr>
        <w:t>.</w:t>
      </w:r>
    </w:p>
    <w:p w14:paraId="55C08557" w14:textId="77777777" w:rsidR="00D86449" w:rsidRDefault="00D86449" w:rsidP="00D86449">
      <w:pPr>
        <w:spacing w:after="0" w:line="240" w:lineRule="auto"/>
        <w:rPr>
          <w:sz w:val="16"/>
          <w:szCs w:val="16"/>
        </w:rPr>
      </w:pPr>
    </w:p>
    <w:p w14:paraId="55C84155" w14:textId="77777777" w:rsidR="00D86449" w:rsidRDefault="00D86449" w:rsidP="00D86449">
      <w:pPr>
        <w:spacing w:after="0" w:line="240" w:lineRule="auto"/>
        <w:rPr>
          <w:sz w:val="16"/>
          <w:szCs w:val="16"/>
        </w:rPr>
      </w:pPr>
    </w:p>
    <w:p w14:paraId="7E7F34D7" w14:textId="77777777" w:rsidR="00D86449" w:rsidRDefault="00D86449" w:rsidP="00D86449">
      <w:pPr>
        <w:spacing w:after="0" w:line="240" w:lineRule="auto"/>
        <w:rPr>
          <w:sz w:val="16"/>
          <w:szCs w:val="16"/>
        </w:rPr>
      </w:pPr>
    </w:p>
    <w:p w14:paraId="711B0993" w14:textId="77777777" w:rsidR="00D86449" w:rsidRPr="008B0D18" w:rsidRDefault="00D86449" w:rsidP="00D86449">
      <w:pPr>
        <w:spacing w:after="0" w:line="360" w:lineRule="auto"/>
        <w:rPr>
          <w:rFonts w:ascii="Candara" w:hAnsi="Candara"/>
          <w:b/>
          <w:sz w:val="14"/>
          <w:szCs w:val="14"/>
        </w:rPr>
      </w:pPr>
      <w:r w:rsidRPr="00552390">
        <w:rPr>
          <w:rFonts w:ascii="Top Secret" w:hAnsi="Top Secret"/>
          <w:b/>
          <w:noProof/>
          <w:sz w:val="28"/>
          <w:szCs w:val="28"/>
          <w:lang w:eastAsia="en-US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1285CD8E" wp14:editId="322B775C">
                <wp:simplePos x="0" y="0"/>
                <wp:positionH relativeFrom="margin">
                  <wp:align>right</wp:align>
                </wp:positionH>
                <wp:positionV relativeFrom="paragraph">
                  <wp:posOffset>1</wp:posOffset>
                </wp:positionV>
                <wp:extent cx="819785" cy="359140"/>
                <wp:effectExtent l="0" t="0" r="0" b="3175"/>
                <wp:wrapNone/>
                <wp:docPr id="214" name="Group 2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9785" cy="359140"/>
                          <a:chOff x="0" y="0"/>
                          <a:chExt cx="1455420" cy="598805"/>
                        </a:xfrm>
                      </wpg:grpSpPr>
                      <pic:pic xmlns:pic="http://schemas.openxmlformats.org/drawingml/2006/picture">
                        <pic:nvPicPr>
                          <pic:cNvPr id="215" name="Picture 2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4037" b="29633"/>
                          <a:stretch/>
                        </pic:blipFill>
                        <pic:spPr bwMode="auto">
                          <a:xfrm>
                            <a:off x="365760" y="0"/>
                            <a:ext cx="1089660" cy="4267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6" name="Picture 21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7854"/>
                          <a:stretch/>
                        </pic:blipFill>
                        <pic:spPr bwMode="auto">
                          <a:xfrm>
                            <a:off x="0" y="403860"/>
                            <a:ext cx="1434465" cy="1949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8FE1715" id="Group 214" o:spid="_x0000_s1026" style="position:absolute;margin-left:13.35pt;margin-top:0;width:64.55pt;height:28.3pt;z-index:251691008;mso-position-horizontal:right;mso-position-horizontal-relative:margin;mso-width-relative:margin;mso-height-relative:margin" coordsize="14554,5988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">
                <v:shape id="Picture 215" o:spid="_x0000_s1027" type="#_x0000_t75" style="position:absolute;left:3657;width:10897;height:42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STKSDGAAAA3AAAAA8AAABkcnMvZG93bnJldi54bWxEj09rAjEUxO8Fv0N4Qm81q9BtWY1SBdGD&#10;PdSK2ttj87pZunlZNtk/fvumUPA4zMxvmMVqsJXoqPGlYwXTSQKCOHe65ELB6XP79ArCB2SNlWNS&#10;cCMPq+XoYYGZdj1/UHcMhYgQ9hkqMCHUmZQ+N2TRT1xNHL1v11gMUTaF1A32EW4rOUuSVFosOS4Y&#10;rGljKP85tlbBy+XdXM/6FPSuas3epPnXmg5KPY6HtzmIQEO4h//be61gNn2GvzPxCMjl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dJMpIMYAAADcAAAADwAAAAAAAAAAAAAA&#10;AACfAgAAZHJzL2Rvd25yZXYueG1sUEsFBgAAAAAEAAQA9wAAAJIDAAAAAA==&#10;">
                  <v:imagedata r:id="rId13" o:title="" cropbottom="19420f" cropright="15753f"/>
                  <v:path arrowok="t"/>
                </v:shape>
                <v:shape id="Picture 216" o:spid="_x0000_s1028" type="#_x0000_t75" style="position:absolute;top:4038;width:14344;height:19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KYu6/FAAAA3AAAAA8AAABkcnMvZG93bnJldi54bWxEj0FrAjEUhO8F/0N4Qm81uwpSVqOoRfBS&#10;2qoXb4/Nc7O6edkm0d321zeFQo/DzHzDzJe9bcSdfKgdK8hHGQji0umaKwXHw/bpGUSIyBobx6Tg&#10;iwIsF4OHORbadfxB932sRIJwKFCBibEtpAylIYth5Fri5J2dtxiT9JXUHrsEt40cZ9lUWqw5LRhs&#10;aWOovO5vVgGuTi/f7501b533cbL+vDSv+UGpx2G/moGI1Mf/8F97pxWM8yn8nklHQC5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ymLuvxQAAANwAAAAPAAAAAAAAAAAAAAAA&#10;AJ8CAABkcnMvZG93bnJldi54bWxQSwUGAAAAAAQABAD3AAAAkQMAAAAA&#10;">
                  <v:imagedata r:id="rId13" o:title="" croptop="44469f"/>
                  <v:path arrowok="t"/>
                </v:shape>
                <w10:wrap anchorx="margin"/>
              </v:group>
            </w:pict>
          </mc:Fallback>
        </mc:AlternateContent>
      </w:r>
    </w:p>
    <w:p w14:paraId="354B34C7" w14:textId="77777777" w:rsidR="00D86449" w:rsidRPr="004E3361" w:rsidRDefault="00D86449" w:rsidP="00D86449">
      <w:pPr>
        <w:spacing w:after="0" w:line="360" w:lineRule="auto"/>
        <w:rPr>
          <w:rFonts w:ascii="Top Secret" w:hAnsi="Top Secret"/>
          <w:b/>
          <w:color w:val="595959" w:themeColor="text1" w:themeTint="A6"/>
          <w:sz w:val="28"/>
          <w:szCs w:val="28"/>
        </w:rPr>
      </w:pPr>
      <w:r w:rsidRPr="004E3361">
        <w:rPr>
          <w:rFonts w:ascii="Top Secret" w:hAnsi="Top Secret"/>
          <w:b/>
          <w:color w:val="595959" w:themeColor="text1" w:themeTint="A6"/>
          <w:sz w:val="28"/>
          <w:szCs w:val="28"/>
        </w:rPr>
        <w:t>Instructions</w:t>
      </w:r>
    </w:p>
    <w:p w14:paraId="2134912F" w14:textId="4F8BF3F2" w:rsidR="00D86449" w:rsidRDefault="004E3361" w:rsidP="00D86449">
      <w:pPr>
        <w:spacing w:after="0" w:line="240" w:lineRule="auto"/>
        <w:rPr>
          <w:rFonts w:ascii="Candara" w:hAnsi="Candara"/>
          <w:i/>
          <w:sz w:val="22"/>
          <w:szCs w:val="22"/>
        </w:rPr>
      </w:pPr>
      <w:r w:rsidRPr="00A34656">
        <w:rPr>
          <w:rFonts w:ascii="Candara" w:hAnsi="Candara"/>
          <w:i/>
          <w:sz w:val="22"/>
          <w:szCs w:val="22"/>
        </w:rPr>
        <w:t xml:space="preserve">Separate into teams of 3-4 people, </w:t>
      </w:r>
      <w:r>
        <w:rPr>
          <w:rFonts w:ascii="Candara" w:hAnsi="Candara"/>
          <w:i/>
          <w:sz w:val="22"/>
          <w:szCs w:val="22"/>
        </w:rPr>
        <w:t>with no more than 4 teams per game</w:t>
      </w:r>
      <w:r w:rsidRPr="00A34656">
        <w:rPr>
          <w:rFonts w:ascii="Candara" w:hAnsi="Candara"/>
          <w:i/>
          <w:sz w:val="22"/>
          <w:szCs w:val="22"/>
        </w:rPr>
        <w:t xml:space="preserve">. The team with the person who has been a Healthy Teen Network member the longest starts first. </w:t>
      </w:r>
      <w:r w:rsidR="00D86449" w:rsidRPr="00A34656">
        <w:rPr>
          <w:rFonts w:ascii="Candara" w:hAnsi="Candara"/>
          <w:i/>
          <w:sz w:val="22"/>
          <w:szCs w:val="22"/>
        </w:rPr>
        <w:t xml:space="preserve">Rotate to the team to the right, next. </w:t>
      </w:r>
    </w:p>
    <w:p w14:paraId="78B27836" w14:textId="77777777" w:rsidR="00D86449" w:rsidRPr="00D86449" w:rsidRDefault="00D86449" w:rsidP="00D86449">
      <w:pPr>
        <w:spacing w:after="0" w:line="240" w:lineRule="auto"/>
        <w:rPr>
          <w:rFonts w:ascii="Candara" w:hAnsi="Candara"/>
          <w:i/>
          <w:sz w:val="6"/>
          <w:szCs w:val="6"/>
        </w:rPr>
      </w:pPr>
    </w:p>
    <w:p w14:paraId="71BA9C09" w14:textId="77777777" w:rsidR="00D86449" w:rsidRPr="00A34656" w:rsidRDefault="00D86449" w:rsidP="00D86449">
      <w:pPr>
        <w:pStyle w:val="ListParagraph"/>
        <w:numPr>
          <w:ilvl w:val="0"/>
          <w:numId w:val="3"/>
        </w:numPr>
        <w:ind w:left="360"/>
      </w:pPr>
      <w:r w:rsidRPr="00A34656">
        <w:t>A team member selects a Youth 360° Card from top of the stack and reads the prompt.</w:t>
      </w:r>
    </w:p>
    <w:p w14:paraId="1F00FF2E" w14:textId="77777777" w:rsidR="00D86449" w:rsidRDefault="00D86449" w:rsidP="00D86449">
      <w:pPr>
        <w:pStyle w:val="ListParagraph"/>
        <w:numPr>
          <w:ilvl w:val="1"/>
          <w:numId w:val="3"/>
        </w:numPr>
        <w:ind w:left="720"/>
      </w:pPr>
      <w:r>
        <w:t>Place u</w:t>
      </w:r>
      <w:r w:rsidRPr="00A34656">
        <w:t xml:space="preserve">sed cards </w:t>
      </w:r>
      <w:r>
        <w:t xml:space="preserve">in the </w:t>
      </w:r>
      <w:r w:rsidRPr="00A34656">
        <w:t xml:space="preserve">discard pile. If </w:t>
      </w:r>
      <w:r>
        <w:t>you</w:t>
      </w:r>
      <w:r w:rsidRPr="00A34656">
        <w:t xml:space="preserve"> run out of cards</w:t>
      </w:r>
      <w:r>
        <w:t>, shuffle and reuse cards from the discard pile.</w:t>
      </w:r>
    </w:p>
    <w:p w14:paraId="044A4F92" w14:textId="77777777" w:rsidR="00D86449" w:rsidRPr="00D86449" w:rsidRDefault="00D86449" w:rsidP="00D86449">
      <w:pPr>
        <w:pStyle w:val="ListParagraph"/>
        <w:rPr>
          <w:sz w:val="6"/>
          <w:szCs w:val="6"/>
        </w:rPr>
      </w:pPr>
    </w:p>
    <w:p w14:paraId="31DB4EEF" w14:textId="77777777" w:rsidR="00D86449" w:rsidRPr="00A34656" w:rsidRDefault="00D86449" w:rsidP="00D86449">
      <w:pPr>
        <w:pStyle w:val="ListParagraph"/>
        <w:numPr>
          <w:ilvl w:val="0"/>
          <w:numId w:val="3"/>
        </w:numPr>
        <w:ind w:left="360"/>
      </w:pPr>
      <w:r w:rsidRPr="00A34656">
        <w:t xml:space="preserve">Team has 2 minutes to craft and share a response. Other teams monitor time using the 2-minute sand timer. </w:t>
      </w:r>
    </w:p>
    <w:p w14:paraId="456FF7D2" w14:textId="77777777" w:rsidR="00D86449" w:rsidRPr="00A34656" w:rsidRDefault="00D86449" w:rsidP="00D86449">
      <w:pPr>
        <w:pStyle w:val="ListParagraph"/>
        <w:numPr>
          <w:ilvl w:val="1"/>
          <w:numId w:val="3"/>
        </w:numPr>
        <w:ind w:left="720"/>
      </w:pPr>
      <w:r>
        <w:t>If an example is required</w:t>
      </w:r>
      <w:r w:rsidRPr="00A34656">
        <w:t>, you may give an example you have done, you have seen done, or you want to do.</w:t>
      </w:r>
    </w:p>
    <w:p w14:paraId="73831AB0" w14:textId="77777777" w:rsidR="00D86449" w:rsidRDefault="00D86449" w:rsidP="00D86449">
      <w:pPr>
        <w:pStyle w:val="ListParagraph"/>
        <w:numPr>
          <w:ilvl w:val="1"/>
          <w:numId w:val="3"/>
        </w:numPr>
        <w:ind w:left="720"/>
      </w:pPr>
      <w:r w:rsidRPr="00A34656">
        <w:t>If the team cannot give a response, they do not advance.</w:t>
      </w:r>
    </w:p>
    <w:p w14:paraId="07A3C542" w14:textId="77777777" w:rsidR="00D86449" w:rsidRDefault="00D86449" w:rsidP="00D86449">
      <w:pPr>
        <w:pStyle w:val="ListParagraph"/>
        <w:numPr>
          <w:ilvl w:val="1"/>
          <w:numId w:val="3"/>
        </w:numPr>
        <w:ind w:left="720"/>
      </w:pPr>
      <w:r>
        <w:t>There are Shortcut and Road Block cards with prompts to advance, go back, or stay in the same space.</w:t>
      </w:r>
    </w:p>
    <w:p w14:paraId="30D31712" w14:textId="77777777" w:rsidR="00D86449" w:rsidRPr="00D86449" w:rsidRDefault="00D86449" w:rsidP="00D86449">
      <w:pPr>
        <w:pStyle w:val="ListParagraph"/>
        <w:rPr>
          <w:sz w:val="6"/>
          <w:szCs w:val="6"/>
        </w:rPr>
      </w:pPr>
    </w:p>
    <w:p w14:paraId="2D28D9D1" w14:textId="77777777" w:rsidR="00D86449" w:rsidRPr="00A34656" w:rsidRDefault="00D86449" w:rsidP="00D86449">
      <w:pPr>
        <w:pStyle w:val="ListParagraph"/>
        <w:numPr>
          <w:ilvl w:val="0"/>
          <w:numId w:val="3"/>
        </w:numPr>
        <w:ind w:left="360"/>
      </w:pPr>
      <w:r>
        <w:t>Any opposing</w:t>
      </w:r>
      <w:r w:rsidRPr="00A34656">
        <w:t xml:space="preserve"> teams may accept or challenge the team’s response. </w:t>
      </w:r>
    </w:p>
    <w:p w14:paraId="1338FD52" w14:textId="77777777" w:rsidR="00D86449" w:rsidRPr="00A34656" w:rsidRDefault="00D86449" w:rsidP="00D86449">
      <w:pPr>
        <w:pStyle w:val="ListParagraph"/>
        <w:numPr>
          <w:ilvl w:val="1"/>
          <w:numId w:val="3"/>
        </w:numPr>
        <w:tabs>
          <w:tab w:val="left" w:pos="720"/>
        </w:tabs>
        <w:ind w:left="720"/>
      </w:pPr>
      <w:r>
        <w:t>Challenging team</w:t>
      </w:r>
      <w:r w:rsidRPr="00A34656">
        <w:t xml:space="preserve"> must state grounds for challenge immediately and as briefly as possible (60 seconds). </w:t>
      </w:r>
    </w:p>
    <w:p w14:paraId="0C5AF6D4" w14:textId="77777777" w:rsidR="00D86449" w:rsidRPr="00A34656" w:rsidRDefault="00D86449" w:rsidP="00D86449">
      <w:pPr>
        <w:pStyle w:val="ListParagraph"/>
        <w:numPr>
          <w:ilvl w:val="1"/>
          <w:numId w:val="3"/>
        </w:numPr>
        <w:tabs>
          <w:tab w:val="left" w:pos="720"/>
        </w:tabs>
        <w:ind w:left="720"/>
      </w:pPr>
      <w:r>
        <w:t>Answering t</w:t>
      </w:r>
      <w:r w:rsidRPr="00A34656">
        <w:t xml:space="preserve">eam has 60 seconds to defend their response. </w:t>
      </w:r>
    </w:p>
    <w:p w14:paraId="18BBD3CC" w14:textId="77777777" w:rsidR="00D86449" w:rsidRDefault="00D86449" w:rsidP="00D86449">
      <w:pPr>
        <w:pStyle w:val="ListParagraph"/>
        <w:numPr>
          <w:ilvl w:val="1"/>
          <w:numId w:val="3"/>
        </w:numPr>
        <w:tabs>
          <w:tab w:val="left" w:pos="720"/>
        </w:tabs>
        <w:ind w:left="720"/>
      </w:pPr>
      <w:r w:rsidRPr="00A34656">
        <w:t>All teams vote to accept or refu</w:t>
      </w:r>
      <w:r>
        <w:t>se the response. Majority rules.</w:t>
      </w:r>
    </w:p>
    <w:p w14:paraId="78B8F619" w14:textId="77777777" w:rsidR="00D86449" w:rsidRPr="00D86449" w:rsidRDefault="00D86449" w:rsidP="00D86449">
      <w:pPr>
        <w:pStyle w:val="ListParagraph"/>
        <w:tabs>
          <w:tab w:val="left" w:pos="720"/>
        </w:tabs>
        <w:rPr>
          <w:sz w:val="6"/>
          <w:szCs w:val="6"/>
        </w:rPr>
      </w:pPr>
    </w:p>
    <w:p w14:paraId="6AC617BD" w14:textId="77777777" w:rsidR="00D86449" w:rsidRDefault="00D86449" w:rsidP="00D86449">
      <w:pPr>
        <w:pStyle w:val="ListParagraph"/>
        <w:numPr>
          <w:ilvl w:val="0"/>
          <w:numId w:val="3"/>
        </w:numPr>
        <w:ind w:left="360"/>
      </w:pPr>
      <w:r w:rsidRPr="00A34656">
        <w:t>If response is accepted, team advances game pawn accord</w:t>
      </w:r>
      <w:r>
        <w:t>ing to the instructions on the</w:t>
      </w:r>
      <w:r w:rsidRPr="00A34656">
        <w:t xml:space="preserve"> card.</w:t>
      </w:r>
      <w:r>
        <w:t xml:space="preserve"> F</w:t>
      </w:r>
      <w:r w:rsidRPr="00A34656">
        <w:t>ollow the arrows to journey in a spiral toward the center of the board.</w:t>
      </w:r>
    </w:p>
    <w:p w14:paraId="4C8994D6" w14:textId="77777777" w:rsidR="00D86449" w:rsidRPr="00D86449" w:rsidRDefault="00D86449" w:rsidP="00D86449">
      <w:pPr>
        <w:pStyle w:val="ListParagraph"/>
        <w:ind w:left="360"/>
        <w:rPr>
          <w:sz w:val="6"/>
          <w:szCs w:val="6"/>
        </w:rPr>
      </w:pPr>
    </w:p>
    <w:p w14:paraId="551FB43A" w14:textId="77777777" w:rsidR="00D86449" w:rsidRDefault="00D86449" w:rsidP="00D86449">
      <w:pPr>
        <w:pStyle w:val="ListParagraph"/>
        <w:numPr>
          <w:ilvl w:val="0"/>
          <w:numId w:val="3"/>
        </w:numPr>
        <w:ind w:left="360"/>
      </w:pPr>
      <w:r w:rsidRPr="00A34656">
        <w:t>Next team takes a turn, and instructions repeat.</w:t>
      </w:r>
      <w:r>
        <w:t xml:space="preserve"> </w:t>
      </w:r>
      <w:r w:rsidRPr="00A34656">
        <w:t>The team who advances</w:t>
      </w:r>
      <w:r>
        <w:t xml:space="preserve"> first</w:t>
      </w:r>
      <w:r w:rsidRPr="00A34656">
        <w:t xml:space="preserve"> to the Youth 360° in the center of the board wins. You do </w:t>
      </w:r>
      <w:r w:rsidRPr="00552390">
        <w:rPr>
          <w:u w:val="single"/>
        </w:rPr>
        <w:t>not</w:t>
      </w:r>
      <w:r w:rsidRPr="00A34656">
        <w:t xml:space="preserve"> need to land in the center by an exact count. </w:t>
      </w:r>
    </w:p>
    <w:p w14:paraId="3C51F0C8" w14:textId="77777777" w:rsidR="00D86449" w:rsidRPr="00A34656" w:rsidRDefault="00D86449" w:rsidP="00D86449">
      <w:pPr>
        <w:pStyle w:val="ListParagraph"/>
        <w:ind w:left="360"/>
      </w:pPr>
    </w:p>
    <w:p w14:paraId="2E8F0F16" w14:textId="77777777" w:rsidR="00D86449" w:rsidRPr="004E3361" w:rsidRDefault="00D86449" w:rsidP="00D86449">
      <w:pPr>
        <w:spacing w:after="0" w:line="240" w:lineRule="auto"/>
        <w:rPr>
          <w:rFonts w:ascii="Top Secret" w:hAnsi="Top Secret"/>
          <w:b/>
          <w:color w:val="595959" w:themeColor="text1" w:themeTint="A6"/>
          <w:sz w:val="28"/>
          <w:szCs w:val="28"/>
        </w:rPr>
      </w:pPr>
      <w:r w:rsidRPr="004E3361">
        <w:rPr>
          <w:rFonts w:ascii="Top Secret" w:hAnsi="Top Secret"/>
          <w:b/>
          <w:color w:val="595959" w:themeColor="text1" w:themeTint="A6"/>
          <w:sz w:val="28"/>
          <w:szCs w:val="28"/>
        </w:rPr>
        <w:t>Get the Game</w:t>
      </w:r>
    </w:p>
    <w:p w14:paraId="41427E15" w14:textId="77777777" w:rsidR="00D86449" w:rsidRPr="00D86449" w:rsidRDefault="00D86449" w:rsidP="00D86449">
      <w:pPr>
        <w:spacing w:after="0" w:line="240" w:lineRule="auto"/>
        <w:rPr>
          <w:rFonts w:ascii="Candara" w:hAnsi="Candara"/>
          <w:sz w:val="8"/>
          <w:szCs w:val="8"/>
        </w:rPr>
      </w:pPr>
    </w:p>
    <w:p w14:paraId="2EEBC339" w14:textId="75F00E38" w:rsidR="00D86449" w:rsidRPr="00125EB7" w:rsidRDefault="00D86449" w:rsidP="00D86449">
      <w:pPr>
        <w:spacing w:after="0" w:line="240" w:lineRule="auto"/>
        <w:rPr>
          <w:rFonts w:ascii="Candara" w:hAnsi="Candara"/>
          <w:sz w:val="22"/>
          <w:szCs w:val="22"/>
        </w:rPr>
      </w:pPr>
      <w:r>
        <w:rPr>
          <w:rFonts w:ascii="Candara" w:hAnsi="Candara"/>
          <w:sz w:val="22"/>
          <w:szCs w:val="22"/>
        </w:rPr>
        <w:t xml:space="preserve">Download </w:t>
      </w:r>
      <w:r w:rsidRPr="00125EB7">
        <w:rPr>
          <w:rFonts w:ascii="Candara" w:hAnsi="Candara"/>
          <w:sz w:val="22"/>
          <w:szCs w:val="22"/>
        </w:rPr>
        <w:t>Youth 360°</w:t>
      </w:r>
      <w:r>
        <w:rPr>
          <w:rFonts w:ascii="Candara" w:hAnsi="Candara"/>
          <w:sz w:val="22"/>
          <w:szCs w:val="22"/>
        </w:rPr>
        <w:t xml:space="preserve">: The Game, free, </w:t>
      </w:r>
      <w:r w:rsidRPr="00125EB7">
        <w:rPr>
          <w:rFonts w:ascii="Candara" w:hAnsi="Candara"/>
          <w:sz w:val="22"/>
          <w:szCs w:val="22"/>
        </w:rPr>
        <w:t xml:space="preserve">from Healthy Teen Network: </w:t>
      </w:r>
      <w:hyperlink r:id="rId18" w:history="1">
        <w:r w:rsidR="008668B3" w:rsidRPr="00DF6973">
          <w:rPr>
            <w:rStyle w:val="Hyperlink"/>
            <w:rFonts w:ascii="Candara" w:hAnsi="Candara"/>
            <w:sz w:val="21"/>
            <w:szCs w:val="21"/>
          </w:rPr>
          <w:t>www.HealthyTeenNetwork.org/Youth360/Game</w:t>
        </w:r>
      </w:hyperlink>
      <w:r w:rsidRPr="00552390">
        <w:rPr>
          <w:rFonts w:ascii="Candara" w:hAnsi="Candara"/>
          <w:sz w:val="21"/>
          <w:szCs w:val="21"/>
        </w:rPr>
        <w:t>.</w:t>
      </w:r>
      <w:r w:rsidRPr="00125EB7">
        <w:rPr>
          <w:rFonts w:ascii="Candara" w:hAnsi="Candara"/>
          <w:sz w:val="22"/>
          <w:szCs w:val="22"/>
        </w:rPr>
        <w:t xml:space="preserve"> </w:t>
      </w:r>
    </w:p>
    <w:p w14:paraId="25AD2226" w14:textId="77777777" w:rsidR="00D86449" w:rsidRDefault="00D86449" w:rsidP="00D86449">
      <w:pPr>
        <w:spacing w:after="0" w:line="240" w:lineRule="auto"/>
        <w:rPr>
          <w:b/>
          <w:sz w:val="17"/>
          <w:szCs w:val="17"/>
        </w:rPr>
      </w:pPr>
    </w:p>
    <w:p w14:paraId="7E03C75F" w14:textId="72F0BEC9" w:rsidR="00D86449" w:rsidRPr="00D86449" w:rsidRDefault="00D86449" w:rsidP="00D86449">
      <w:pPr>
        <w:spacing w:after="0" w:line="240" w:lineRule="auto"/>
        <w:rPr>
          <w:i/>
          <w:sz w:val="16"/>
          <w:szCs w:val="16"/>
        </w:rPr>
      </w:pPr>
      <w:r w:rsidRPr="00D86449">
        <w:rPr>
          <w:i/>
          <w:sz w:val="16"/>
          <w:szCs w:val="16"/>
        </w:rPr>
        <w:t xml:space="preserve">Suggested Citation: </w:t>
      </w:r>
      <w:r w:rsidRPr="00D86449">
        <w:rPr>
          <w:sz w:val="16"/>
          <w:szCs w:val="16"/>
        </w:rPr>
        <w:t xml:space="preserve">Healthy Teen Network. (2015). Youth 360°: The Game. Baltimore: Author. </w:t>
      </w:r>
      <w:bookmarkStart w:id="0" w:name="_GoBack"/>
      <w:bookmarkEnd w:id="0"/>
      <w:r w:rsidR="008668B3">
        <w:rPr>
          <w:sz w:val="16"/>
          <w:szCs w:val="16"/>
        </w:rPr>
        <w:fldChar w:fldCharType="begin"/>
      </w:r>
      <w:r w:rsidR="008668B3">
        <w:rPr>
          <w:sz w:val="16"/>
          <w:szCs w:val="16"/>
        </w:rPr>
        <w:instrText xml:space="preserve"> HYPERLINK "</w:instrText>
      </w:r>
      <w:r w:rsidR="008668B3" w:rsidRPr="008668B3">
        <w:rPr>
          <w:sz w:val="16"/>
          <w:szCs w:val="16"/>
        </w:rPr>
        <w:instrText>http://HealthyTeenNetwork.org/Youth360/Game</w:instrText>
      </w:r>
      <w:r w:rsidR="008668B3">
        <w:rPr>
          <w:sz w:val="16"/>
          <w:szCs w:val="16"/>
        </w:rPr>
        <w:instrText xml:space="preserve">" </w:instrText>
      </w:r>
      <w:r w:rsidR="008668B3">
        <w:rPr>
          <w:sz w:val="16"/>
          <w:szCs w:val="16"/>
        </w:rPr>
        <w:fldChar w:fldCharType="separate"/>
      </w:r>
      <w:r w:rsidR="008668B3" w:rsidRPr="00DF6973">
        <w:rPr>
          <w:rStyle w:val="Hyperlink"/>
          <w:sz w:val="16"/>
          <w:szCs w:val="16"/>
        </w:rPr>
        <w:t>http://HealthyTeenNetwork.org/Youth360/Game</w:t>
      </w:r>
      <w:r w:rsidR="008668B3">
        <w:rPr>
          <w:sz w:val="16"/>
          <w:szCs w:val="16"/>
        </w:rPr>
        <w:fldChar w:fldCharType="end"/>
      </w:r>
    </w:p>
    <w:p w14:paraId="720470DC" w14:textId="77777777" w:rsidR="00D86449" w:rsidRPr="00D86449" w:rsidRDefault="00D86449" w:rsidP="00D86449">
      <w:pPr>
        <w:spacing w:after="0" w:line="240" w:lineRule="auto"/>
        <w:rPr>
          <w:i/>
          <w:sz w:val="16"/>
          <w:szCs w:val="16"/>
        </w:rPr>
      </w:pPr>
    </w:p>
    <w:p w14:paraId="2F6A90BF" w14:textId="77777777" w:rsidR="00B139E9" w:rsidRPr="004D27B0" w:rsidRDefault="00D86449" w:rsidP="00D86449">
      <w:pPr>
        <w:spacing w:after="0" w:line="240" w:lineRule="auto"/>
      </w:pPr>
      <w:r w:rsidRPr="00D86449">
        <w:rPr>
          <w:noProof/>
          <w:sz w:val="16"/>
          <w:szCs w:val="16"/>
          <w:lang w:eastAsia="en-US"/>
        </w:rPr>
        <w:drawing>
          <wp:anchor distT="0" distB="0" distL="114300" distR="114300" simplePos="0" relativeHeight="251692032" behindDoc="1" locked="0" layoutInCell="1" allowOverlap="1" wp14:anchorId="488ED5CB" wp14:editId="2AACB0A1">
            <wp:simplePos x="0" y="0"/>
            <wp:positionH relativeFrom="margin">
              <wp:align>left</wp:align>
            </wp:positionH>
            <wp:positionV relativeFrom="paragraph">
              <wp:posOffset>6350</wp:posOffset>
            </wp:positionV>
            <wp:extent cx="1076325" cy="201295"/>
            <wp:effectExtent l="0" t="0" r="0" b="8255"/>
            <wp:wrapTight wrapText="bothSides">
              <wp:wrapPolygon edited="0">
                <wp:start x="0" y="0"/>
                <wp:lineTo x="0" y="20442"/>
                <wp:lineTo x="21027" y="20442"/>
                <wp:lineTo x="21027" y="0"/>
                <wp:lineTo x="0" y="0"/>
              </wp:wrapPolygon>
            </wp:wrapTight>
            <wp:docPr id="218" name="Picture 218" descr="S:\Images\Creative Commons\by-nc-sa_s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:\Images\Creative Commons\by-nc-sa_sm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1597" cy="20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86449">
        <w:rPr>
          <w:sz w:val="16"/>
          <w:szCs w:val="16"/>
        </w:rPr>
        <w:t>© 2015 by Healthy Teen Network. Youth 360</w:t>
      </w:r>
      <w:r w:rsidRPr="00D86449">
        <w:rPr>
          <w:rFonts w:ascii="Cambria Math" w:hAnsi="Cambria Math" w:cs="Cambria Math"/>
          <w:sz w:val="16"/>
          <w:szCs w:val="16"/>
        </w:rPr>
        <w:t>⁰</w:t>
      </w:r>
      <w:r w:rsidRPr="00D86449">
        <w:rPr>
          <w:sz w:val="16"/>
          <w:szCs w:val="16"/>
        </w:rPr>
        <w:t xml:space="preserve">: The Game is made available under a Creative Commons Attribution-NonCommercial-ShareAlike 4.0 License (International): </w:t>
      </w:r>
      <w:hyperlink r:id="rId19" w:history="1">
        <w:r w:rsidRPr="00D86449">
          <w:rPr>
            <w:rStyle w:val="Hyperlink"/>
            <w:sz w:val="16"/>
            <w:szCs w:val="16"/>
          </w:rPr>
          <w:t>http://CreativeCommons.org/Licenses/by-nc-sa/4.0/</w:t>
        </w:r>
      </w:hyperlink>
      <w:r w:rsidRPr="00D86449">
        <w:rPr>
          <w:sz w:val="16"/>
          <w:szCs w:val="16"/>
        </w:rPr>
        <w:t>.</w:t>
      </w:r>
    </w:p>
    <w:sectPr w:rsidR="00B139E9" w:rsidRPr="004D27B0" w:rsidSect="00552390">
      <w:pgSz w:w="12240" w:h="15840"/>
      <w:pgMar w:top="360" w:right="576" w:bottom="360" w:left="72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5DBB8FA" w14:textId="77777777" w:rsidR="00FC58B8" w:rsidRDefault="00FC58B8" w:rsidP="000011F6">
      <w:pPr>
        <w:spacing w:after="0" w:line="240" w:lineRule="auto"/>
      </w:pPr>
      <w:r>
        <w:separator/>
      </w:r>
    </w:p>
  </w:endnote>
  <w:endnote w:type="continuationSeparator" w:id="0">
    <w:p w14:paraId="4C3B71FB" w14:textId="77777777" w:rsidR="00FC58B8" w:rsidRDefault="00FC58B8" w:rsidP="000011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" w:fontKey="{91E1E894-B249-4E04-A35C-0272CB4A7FB4}"/>
    <w:embedBold r:id="rId2" w:fontKey="{32757EE1-71CB-4E8A-8EBF-930315002D10}"/>
    <w:embedItalic r:id="rId3" w:fontKey="{AE727EF2-9EDE-4E37-BBB0-9E1256670C47}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BB816D46-55AE-4C10-B54D-7017C896F6A6}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  <w:embedRegular r:id="rId5" w:fontKey="{B3D6C849-64E9-45DC-8964-2822425D8D81}"/>
    <w:embedBold r:id="rId6" w:fontKey="{1B7FDC17-A6F0-4157-AC2E-FD852B9D3855}"/>
    <w:embedItalic r:id="rId7" w:fontKey="{DA384EC6-0A7F-4CDB-A7B2-6A4179871C85}"/>
  </w:font>
  <w:font w:name="Top Secret">
    <w:altName w:val="Impact"/>
    <w:charset w:val="00"/>
    <w:family w:val="auto"/>
    <w:pitch w:val="variable"/>
    <w:sig w:usb0="00000003" w:usb1="0000004A" w:usb2="00000000" w:usb3="00000000" w:csb0="00000001" w:csb1="00000000"/>
    <w:embedBold r:id="rId8" w:fontKey="{4A6DB290-D2CE-4040-ADC7-4A1D61D31AFA}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  <w:embedRegular r:id="rId9" w:fontKey="{DF409A28-0F26-40B0-866B-DB11C2599293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B2B4266" w14:textId="77777777" w:rsidR="00FC58B8" w:rsidRDefault="00FC58B8" w:rsidP="000011F6">
      <w:pPr>
        <w:spacing w:after="0" w:line="240" w:lineRule="auto"/>
      </w:pPr>
      <w:r>
        <w:separator/>
      </w:r>
    </w:p>
  </w:footnote>
  <w:footnote w:type="continuationSeparator" w:id="0">
    <w:p w14:paraId="662F7753" w14:textId="77777777" w:rsidR="00FC58B8" w:rsidRDefault="00FC58B8" w:rsidP="000011F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7D909B7"/>
    <w:multiLevelType w:val="hybridMultilevel"/>
    <w:tmpl w:val="5984A29E"/>
    <w:lvl w:ilvl="0" w:tplc="E0B2ABB8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843E37"/>
    <w:multiLevelType w:val="hybridMultilevel"/>
    <w:tmpl w:val="18BC27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58A7940"/>
    <w:multiLevelType w:val="hybridMultilevel"/>
    <w:tmpl w:val="5984A29E"/>
    <w:lvl w:ilvl="0" w:tplc="E0B2ABB8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attachedTemplate r:id="rId1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43F1"/>
    <w:rsid w:val="000011F6"/>
    <w:rsid w:val="00091555"/>
    <w:rsid w:val="0011156B"/>
    <w:rsid w:val="00125EB7"/>
    <w:rsid w:val="00173E46"/>
    <w:rsid w:val="00217ACE"/>
    <w:rsid w:val="002A6920"/>
    <w:rsid w:val="0048092B"/>
    <w:rsid w:val="004E3361"/>
    <w:rsid w:val="00552390"/>
    <w:rsid w:val="0056167F"/>
    <w:rsid w:val="00776D3C"/>
    <w:rsid w:val="008668B3"/>
    <w:rsid w:val="008B0D18"/>
    <w:rsid w:val="008B145E"/>
    <w:rsid w:val="009543F1"/>
    <w:rsid w:val="009875F9"/>
    <w:rsid w:val="00A34656"/>
    <w:rsid w:val="00B139E9"/>
    <w:rsid w:val="00C2232C"/>
    <w:rsid w:val="00C32030"/>
    <w:rsid w:val="00D016DF"/>
    <w:rsid w:val="00D602A4"/>
    <w:rsid w:val="00D86449"/>
    <w:rsid w:val="00E23A31"/>
    <w:rsid w:val="00FC58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36EB20F"/>
  <w15:chartTrackingRefBased/>
  <w15:docId w15:val="{8D9B5996-A503-4E49-84D6-F7763394C6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color w:val="404040" w:themeColor="text1" w:themeTint="BF"/>
        <w:kern w:val="2"/>
        <w:lang w:val="en-US" w:eastAsia="ja-JP" w:bidi="ar-SA"/>
        <w14:ligatures w14:val="standard"/>
      </w:rPr>
    </w:rPrDefault>
    <w:pPrDefault>
      <w:pPr>
        <w:spacing w:after="200" w:line="300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3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3" w:unhideWhenUsed="1" w:qFormat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uiPriority="29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3"/>
    <w:qFormat/>
    <w:pPr>
      <w:keepNext/>
      <w:keepLines/>
      <w:spacing w:before="360" w:after="140"/>
      <w:outlineLvl w:val="0"/>
    </w:pPr>
    <w:rPr>
      <w:rFonts w:asciiTheme="majorHAnsi" w:eastAsiaTheme="majorEastAsia" w:hAnsiTheme="majorHAnsi" w:cstheme="majorBidi"/>
      <w:b/>
      <w:bCs/>
      <w:caps/>
      <w:color w:val="E76A1D" w:themeColor="accent1"/>
      <w:sz w:val="24"/>
    </w:rPr>
  </w:style>
  <w:style w:type="paragraph" w:styleId="Heading2">
    <w:name w:val="heading 2"/>
    <w:basedOn w:val="Normal"/>
    <w:next w:val="Normal"/>
    <w:link w:val="Heading2Char"/>
    <w:uiPriority w:val="3"/>
    <w:unhideWhenUsed/>
    <w:qFormat/>
    <w:pPr>
      <w:keepNext/>
      <w:keepLines/>
      <w:spacing w:before="200" w:after="120" w:line="240" w:lineRule="auto"/>
      <w:outlineLvl w:val="1"/>
    </w:pPr>
    <w:rPr>
      <w:rFonts w:asciiTheme="majorHAnsi" w:eastAsiaTheme="majorEastAsia" w:hAnsiTheme="majorHAnsi" w:cstheme="majorBidi"/>
      <w:color w:val="E76A1D" w:themeColor="accent1"/>
      <w:sz w:val="24"/>
    </w:rPr>
  </w:style>
  <w:style w:type="paragraph" w:styleId="Heading3">
    <w:name w:val="heading 3"/>
    <w:basedOn w:val="Normal"/>
    <w:next w:val="Normal"/>
    <w:link w:val="Heading3Char"/>
    <w:uiPriority w:val="3"/>
    <w:unhideWhenUsed/>
    <w:qFormat/>
    <w:pPr>
      <w:keepNext/>
      <w:keepLines/>
      <w:spacing w:before="120" w:after="0"/>
      <w:outlineLvl w:val="2"/>
    </w:pPr>
    <w:rPr>
      <w:b/>
      <w:bCs/>
    </w:rPr>
  </w:style>
  <w:style w:type="paragraph" w:styleId="Heading4">
    <w:name w:val="heading 4"/>
    <w:basedOn w:val="Normal"/>
    <w:next w:val="Normal"/>
    <w:link w:val="Heading4Char"/>
    <w:uiPriority w:val="3"/>
    <w:semiHidden/>
    <w:unhideWhenUsed/>
    <w:qFormat/>
    <w:pPr>
      <w:keepNext/>
      <w:keepLines/>
      <w:spacing w:before="160" w:after="0"/>
      <w:outlineLvl w:val="3"/>
    </w:pPr>
    <w:rPr>
      <w:rFonts w:asciiTheme="majorHAnsi" w:eastAsiaTheme="majorEastAsia" w:hAnsiTheme="majorHAnsi" w:cstheme="majorBid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styleId="Title">
    <w:name w:val="Title"/>
    <w:basedOn w:val="Normal"/>
    <w:link w:val="TitleChar"/>
    <w:uiPriority w:val="1"/>
    <w:qFormat/>
    <w:pPr>
      <w:spacing w:before="120" w:after="0" w:line="204" w:lineRule="auto"/>
      <w:contextualSpacing/>
    </w:pPr>
    <w:rPr>
      <w:rFonts w:asciiTheme="majorHAnsi" w:eastAsiaTheme="majorEastAsia" w:hAnsiTheme="majorHAnsi" w:cstheme="majorBidi"/>
      <w:b/>
      <w:bCs/>
      <w:caps/>
      <w:kern w:val="28"/>
      <w:sz w:val="78"/>
    </w:rPr>
  </w:style>
  <w:style w:type="character" w:customStyle="1" w:styleId="TitleChar">
    <w:name w:val="Title Char"/>
    <w:basedOn w:val="DefaultParagraphFont"/>
    <w:link w:val="Title"/>
    <w:uiPriority w:val="1"/>
    <w:rPr>
      <w:rFonts w:asciiTheme="majorHAnsi" w:eastAsiaTheme="majorEastAsia" w:hAnsiTheme="majorHAnsi" w:cstheme="majorBidi"/>
      <w:b/>
      <w:bCs/>
      <w:caps/>
      <w:kern w:val="28"/>
      <w:sz w:val="78"/>
    </w:rPr>
  </w:style>
  <w:style w:type="paragraph" w:styleId="Subtitle">
    <w:name w:val="Subtitle"/>
    <w:basedOn w:val="Normal"/>
    <w:next w:val="Normal"/>
    <w:link w:val="SubtitleChar"/>
    <w:uiPriority w:val="2"/>
    <w:qFormat/>
    <w:pPr>
      <w:numPr>
        <w:ilvl w:val="1"/>
      </w:numPr>
      <w:spacing w:before="240" w:after="600" w:line="240" w:lineRule="auto"/>
    </w:pPr>
    <w:rPr>
      <w:rFonts w:asciiTheme="majorHAnsi" w:eastAsiaTheme="majorEastAsia" w:hAnsiTheme="majorHAnsi" w:cstheme="majorBidi"/>
      <w:color w:val="5A5A5A" w:themeColor="text1" w:themeTint="A5"/>
      <w:sz w:val="24"/>
    </w:rPr>
  </w:style>
  <w:style w:type="character" w:customStyle="1" w:styleId="SubtitleChar">
    <w:name w:val="Subtitle Char"/>
    <w:basedOn w:val="DefaultParagraphFont"/>
    <w:link w:val="Subtitle"/>
    <w:uiPriority w:val="2"/>
    <w:rPr>
      <w:rFonts w:asciiTheme="majorHAnsi" w:eastAsiaTheme="majorEastAsia" w:hAnsiTheme="majorHAnsi" w:cstheme="majorBidi"/>
      <w:color w:val="5A5A5A" w:themeColor="text1" w:themeTint="A5"/>
      <w:sz w:val="24"/>
    </w:rPr>
  </w:style>
  <w:style w:type="table" w:styleId="TableGrid">
    <w:name w:val="Table Grid"/>
    <w:basedOn w:val="TableNormal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3"/>
    <w:rPr>
      <w:rFonts w:asciiTheme="majorHAnsi" w:eastAsiaTheme="majorEastAsia" w:hAnsiTheme="majorHAnsi" w:cstheme="majorBidi"/>
      <w:b/>
      <w:bCs/>
      <w:caps/>
      <w:color w:val="E76A1D" w:themeColor="accent1"/>
      <w:sz w:val="24"/>
    </w:rPr>
  </w:style>
  <w:style w:type="paragraph" w:customStyle="1" w:styleId="BlockHeading">
    <w:name w:val="Block Heading"/>
    <w:basedOn w:val="Normal"/>
    <w:next w:val="BlockText"/>
    <w:uiPriority w:val="3"/>
    <w:qFormat/>
    <w:pPr>
      <w:spacing w:after="180" w:line="216" w:lineRule="auto"/>
      <w:ind w:left="288" w:right="288"/>
    </w:pPr>
    <w:rPr>
      <w:rFonts w:asciiTheme="majorHAnsi" w:eastAsiaTheme="majorEastAsia" w:hAnsiTheme="majorHAnsi" w:cstheme="majorBidi"/>
      <w:b/>
      <w:bCs/>
      <w:caps/>
      <w:color w:val="FFFFFF" w:themeColor="background1"/>
      <w:sz w:val="28"/>
    </w:rPr>
  </w:style>
  <w:style w:type="paragraph" w:styleId="Caption">
    <w:name w:val="caption"/>
    <w:basedOn w:val="Normal"/>
    <w:next w:val="Normal"/>
    <w:uiPriority w:val="3"/>
    <w:unhideWhenUsed/>
    <w:qFormat/>
    <w:pPr>
      <w:spacing w:before="120" w:after="0" w:line="240" w:lineRule="auto"/>
    </w:pPr>
    <w:rPr>
      <w:i/>
      <w:iCs/>
      <w:color w:val="595959" w:themeColor="text1" w:themeTint="A6"/>
      <w:sz w:val="14"/>
    </w:rPr>
  </w:style>
  <w:style w:type="paragraph" w:styleId="BlockText">
    <w:name w:val="Block Text"/>
    <w:basedOn w:val="Normal"/>
    <w:uiPriority w:val="3"/>
    <w:unhideWhenUsed/>
    <w:qFormat/>
    <w:pPr>
      <w:spacing w:after="180" w:line="312" w:lineRule="auto"/>
      <w:ind w:left="288" w:right="288"/>
    </w:pPr>
    <w:rPr>
      <w:color w:val="FFFFFF" w:themeColor="background1"/>
      <w:sz w:val="22"/>
    </w:rPr>
  </w:style>
  <w:style w:type="character" w:customStyle="1" w:styleId="Heading2Char">
    <w:name w:val="Heading 2 Char"/>
    <w:basedOn w:val="DefaultParagraphFont"/>
    <w:link w:val="Heading2"/>
    <w:uiPriority w:val="3"/>
    <w:rPr>
      <w:rFonts w:asciiTheme="majorHAnsi" w:eastAsiaTheme="majorEastAsia" w:hAnsiTheme="majorHAnsi" w:cstheme="majorBidi"/>
      <w:color w:val="E76A1D" w:themeColor="accent1"/>
      <w:sz w:val="24"/>
    </w:rPr>
  </w:style>
  <w:style w:type="character" w:customStyle="1" w:styleId="Heading3Char">
    <w:name w:val="Heading 3 Char"/>
    <w:basedOn w:val="DefaultParagraphFont"/>
    <w:link w:val="Heading3"/>
    <w:uiPriority w:val="3"/>
    <w:rPr>
      <w:b/>
      <w:bCs/>
    </w:rPr>
  </w:style>
  <w:style w:type="paragraph" w:styleId="Quote">
    <w:name w:val="Quote"/>
    <w:basedOn w:val="Normal"/>
    <w:next w:val="Normal"/>
    <w:link w:val="QuoteChar"/>
    <w:uiPriority w:val="3"/>
    <w:qFormat/>
    <w:pPr>
      <w:pBdr>
        <w:top w:val="single" w:sz="6" w:space="4" w:color="E76A1D" w:themeColor="accent1"/>
        <w:bottom w:val="single" w:sz="6" w:space="4" w:color="E76A1D" w:themeColor="accent1"/>
      </w:pBdr>
      <w:spacing w:before="200"/>
      <w:ind w:left="864" w:right="864"/>
      <w:jc w:val="center"/>
    </w:pPr>
    <w:rPr>
      <w:i/>
      <w:iCs/>
      <w:sz w:val="28"/>
    </w:rPr>
  </w:style>
  <w:style w:type="character" w:customStyle="1" w:styleId="QuoteChar">
    <w:name w:val="Quote Char"/>
    <w:basedOn w:val="DefaultParagraphFont"/>
    <w:link w:val="Quote"/>
    <w:uiPriority w:val="3"/>
    <w:rPr>
      <w:i/>
      <w:iCs/>
      <w:color w:val="404040" w:themeColor="text1" w:themeTint="BF"/>
      <w:sz w:val="28"/>
    </w:rPr>
  </w:style>
  <w:style w:type="character" w:customStyle="1" w:styleId="Heading4Char">
    <w:name w:val="Heading 4 Char"/>
    <w:basedOn w:val="DefaultParagraphFont"/>
    <w:link w:val="Heading4"/>
    <w:uiPriority w:val="3"/>
    <w:semiHidden/>
    <w:rPr>
      <w:rFonts w:asciiTheme="majorHAnsi" w:eastAsiaTheme="majorEastAsia" w:hAnsiTheme="majorHAnsi" w:cstheme="majorBidi"/>
    </w:rPr>
  </w:style>
  <w:style w:type="paragraph" w:styleId="NoSpacing">
    <w:name w:val="No Spacing"/>
    <w:uiPriority w:val="99"/>
    <w:qFormat/>
    <w:pPr>
      <w:spacing w:after="0" w:line="240" w:lineRule="auto"/>
    </w:pPr>
  </w:style>
  <w:style w:type="paragraph" w:customStyle="1" w:styleId="ContactInfo">
    <w:name w:val="Contact Info"/>
    <w:basedOn w:val="Normal"/>
    <w:uiPriority w:val="4"/>
    <w:qFormat/>
    <w:pPr>
      <w:spacing w:after="0"/>
    </w:pPr>
  </w:style>
  <w:style w:type="character" w:styleId="Strong">
    <w:name w:val="Strong"/>
    <w:basedOn w:val="DefaultParagraphFont"/>
    <w:uiPriority w:val="22"/>
    <w:unhideWhenUsed/>
    <w:qFormat/>
    <w:rPr>
      <w:b/>
      <w:bCs/>
      <w:color w:val="5A5A5A" w:themeColor="text1" w:themeTint="A5"/>
    </w:rPr>
  </w:style>
  <w:style w:type="paragraph" w:customStyle="1" w:styleId="ContactHeading">
    <w:name w:val="Contact Heading"/>
    <w:basedOn w:val="Normal"/>
    <w:uiPriority w:val="4"/>
    <w:qFormat/>
    <w:pPr>
      <w:spacing w:before="320" w:line="240" w:lineRule="auto"/>
    </w:pPr>
    <w:rPr>
      <w:rFonts w:asciiTheme="majorHAnsi" w:eastAsiaTheme="majorEastAsia" w:hAnsiTheme="majorHAnsi" w:cstheme="majorBidi"/>
      <w:color w:val="E76A1D" w:themeColor="accent1"/>
      <w:sz w:val="24"/>
    </w:rPr>
  </w:style>
  <w:style w:type="paragraph" w:customStyle="1" w:styleId="Organization">
    <w:name w:val="Organization"/>
    <w:basedOn w:val="Normal"/>
    <w:uiPriority w:val="3"/>
    <w:qFormat/>
    <w:pPr>
      <w:spacing w:after="0"/>
    </w:pPr>
    <w:rPr>
      <w:rFonts w:asciiTheme="majorHAnsi" w:eastAsiaTheme="majorEastAsia" w:hAnsiTheme="majorHAnsi" w:cstheme="majorBidi"/>
      <w:b/>
      <w:bCs/>
      <w:caps/>
      <w:color w:val="E76A1D" w:themeColor="accent1"/>
      <w:sz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after="0" w:line="240" w:lineRule="auto"/>
    </w:pPr>
    <w:rPr>
      <w:rFonts w:ascii="Segoe UI" w:hAnsi="Segoe UI" w:cs="Segoe UI"/>
      <w:sz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Segoe UI" w:hAnsi="Segoe UI" w:cs="Segoe UI"/>
      <w:sz w:val="18"/>
    </w:rPr>
  </w:style>
  <w:style w:type="paragraph" w:styleId="CommentText">
    <w:name w:val="annotation text"/>
    <w:basedOn w:val="Normal"/>
    <w:link w:val="CommentTextChar"/>
    <w:unhideWhenUsed/>
    <w:rsid w:val="009543F1"/>
    <w:pPr>
      <w:spacing w:after="0" w:line="240" w:lineRule="auto"/>
    </w:pPr>
    <w:rPr>
      <w:rFonts w:ascii="Candara" w:hAnsi="Candara"/>
      <w:color w:val="auto"/>
      <w:kern w:val="0"/>
      <w:lang w:eastAsia="en-US"/>
      <w14:ligatures w14:val="none"/>
    </w:rPr>
  </w:style>
  <w:style w:type="character" w:customStyle="1" w:styleId="CommentTextChar">
    <w:name w:val="Comment Text Char"/>
    <w:basedOn w:val="DefaultParagraphFont"/>
    <w:link w:val="CommentText"/>
    <w:rsid w:val="009543F1"/>
    <w:rPr>
      <w:rFonts w:ascii="Candara" w:hAnsi="Candara"/>
      <w:color w:val="auto"/>
      <w:kern w:val="0"/>
      <w:lang w:eastAsia="en-US"/>
      <w14:ligatures w14:val="none"/>
    </w:rPr>
  </w:style>
  <w:style w:type="paragraph" w:styleId="ListParagraph">
    <w:name w:val="List Paragraph"/>
    <w:basedOn w:val="Normal"/>
    <w:uiPriority w:val="34"/>
    <w:qFormat/>
    <w:rsid w:val="009543F1"/>
    <w:pPr>
      <w:spacing w:after="0" w:line="240" w:lineRule="auto"/>
      <w:ind w:left="720"/>
      <w:contextualSpacing/>
    </w:pPr>
    <w:rPr>
      <w:rFonts w:ascii="Candara" w:hAnsi="Candara"/>
      <w:color w:val="auto"/>
      <w:kern w:val="0"/>
      <w:sz w:val="22"/>
      <w:szCs w:val="22"/>
      <w:lang w:eastAsia="en-US"/>
      <w14:ligatures w14:val="none"/>
    </w:rPr>
  </w:style>
  <w:style w:type="paragraph" w:styleId="Revision">
    <w:name w:val="Revision"/>
    <w:hidden/>
    <w:uiPriority w:val="99"/>
    <w:semiHidden/>
    <w:rsid w:val="009543F1"/>
    <w:pPr>
      <w:spacing w:after="0" w:line="240" w:lineRule="auto"/>
    </w:pPr>
    <w:rPr>
      <w:color w:val="auto"/>
      <w:kern w:val="0"/>
      <w:sz w:val="22"/>
      <w:szCs w:val="22"/>
      <w:lang w:eastAsia="en-US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0011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011F6"/>
  </w:style>
  <w:style w:type="paragraph" w:styleId="Footer">
    <w:name w:val="footer"/>
    <w:basedOn w:val="Normal"/>
    <w:link w:val="FooterChar"/>
    <w:uiPriority w:val="99"/>
    <w:unhideWhenUsed/>
    <w:rsid w:val="000011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011F6"/>
  </w:style>
  <w:style w:type="character" w:styleId="Hyperlink">
    <w:name w:val="Hyperlink"/>
    <w:basedOn w:val="DefaultParagraphFont"/>
    <w:uiPriority w:val="99"/>
    <w:unhideWhenUsed/>
    <w:rsid w:val="000011F6"/>
    <w:rPr>
      <w:color w:val="3E84A3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48092B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8092B"/>
    <w:pPr>
      <w:spacing w:after="200"/>
    </w:pPr>
    <w:rPr>
      <w:rFonts w:asciiTheme="minorHAnsi" w:hAnsiTheme="minorHAnsi"/>
      <w:b/>
      <w:bCs/>
      <w:color w:val="404040" w:themeColor="text1" w:themeTint="BF"/>
      <w:kern w:val="2"/>
      <w:lang w:eastAsia="ja-JP"/>
      <w14:ligatures w14:val="standard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8092B"/>
    <w:rPr>
      <w:rFonts w:ascii="Candara" w:hAnsi="Candara"/>
      <w:b/>
      <w:bCs/>
      <w:color w:val="auto"/>
      <w:kern w:val="0"/>
      <w:lang w:eastAsia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0.gif"/><Relationship Id="rId18" Type="http://schemas.openxmlformats.org/officeDocument/2006/relationships/hyperlink" Target="http://www.HealthyTeenNetwork.org/Youth360/Game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7" Type="http://schemas.openxmlformats.org/officeDocument/2006/relationships/hyperlink" Target="http://CreativeCommons.org/Licenses/by-nc-sa/4.0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gif"/><Relationship Id="rId5" Type="http://schemas.openxmlformats.org/officeDocument/2006/relationships/webSettings" Target="webSettings.xml"/><Relationship Id="rId15" Type="http://schemas.openxmlformats.org/officeDocument/2006/relationships/hyperlink" Target="http://HealthyTeenNetwork.org/Youth360/Game" TargetMode="External"/><Relationship Id="rId10" Type="http://schemas.openxmlformats.org/officeDocument/2006/relationships/image" Target="media/image3.gif"/><Relationship Id="rId19" Type="http://schemas.openxmlformats.org/officeDocument/2006/relationships/hyperlink" Target="http://CreativeCommons.org/Licenses/by-nc-sa/4.0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4" Type="http://schemas.openxmlformats.org/officeDocument/2006/relationships/hyperlink" Target="http://www.HealthyTeenNetwork.org/Youth360/Game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gina\AppData\Roaming\Microsoft\Templates\Newsletter(2).dotx" TargetMode="External"/></Relationships>
</file>

<file path=word/theme/theme1.xml><?xml version="1.0" encoding="utf-8"?>
<a:theme xmlns:a="http://schemas.openxmlformats.org/drawingml/2006/main" name="Office Theme">
  <a:themeElements>
    <a:clrScheme name="Newsletter">
      <a:dk1>
        <a:sysClr val="windowText" lastClr="000000"/>
      </a:dk1>
      <a:lt1>
        <a:sysClr val="window" lastClr="FFFFFF"/>
      </a:lt1>
      <a:dk2>
        <a:srgbClr val="391A0B"/>
      </a:dk2>
      <a:lt2>
        <a:srgbClr val="F5F1E2"/>
      </a:lt2>
      <a:accent1>
        <a:srgbClr val="E76A1D"/>
      </a:accent1>
      <a:accent2>
        <a:srgbClr val="C44221"/>
      </a:accent2>
      <a:accent3>
        <a:srgbClr val="479663"/>
      </a:accent3>
      <a:accent4>
        <a:srgbClr val="3E84A3"/>
      </a:accent4>
      <a:accent5>
        <a:srgbClr val="EDBA3D"/>
      </a:accent5>
      <a:accent6>
        <a:srgbClr val="784869"/>
      </a:accent6>
      <a:hlink>
        <a:srgbClr val="3E84A3"/>
      </a:hlink>
      <a:folHlink>
        <a:srgbClr val="784869"/>
      </a:folHlink>
    </a:clrScheme>
    <a:fontScheme name="Newsletter">
      <a:majorFont>
        <a:latin typeface="Arial"/>
        <a:ea typeface=""/>
        <a:cs typeface=""/>
      </a:majorFont>
      <a:minorFont>
        <a:latin typeface="Georgi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Props1.xml><?xml version="1.0" encoding="utf-8"?>
<ds:datastoreItem xmlns:ds="http://schemas.openxmlformats.org/officeDocument/2006/customXml" ds:itemID="{0670F21B-DF77-455C-A847-B865AD51403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Newsletter(2).dotx</Template>
  <TotalTime>7</TotalTime>
  <Pages>2</Pages>
  <Words>765</Words>
  <Characters>4363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Gina Desiderio</dc:creator>
  <cp:keywords/>
  <cp:lastModifiedBy>Gina Desiderio</cp:lastModifiedBy>
  <cp:revision>9</cp:revision>
  <cp:lastPrinted>2015-11-19T21:59:00Z</cp:lastPrinted>
  <dcterms:created xsi:type="dcterms:W3CDTF">2015-11-19T21:56:00Z</dcterms:created>
  <dcterms:modified xsi:type="dcterms:W3CDTF">2016-10-04T14:58:00Z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TC032000969991</vt:lpwstr>
  </property>
</Properties>
</file>